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FE1511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567AF914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611CB52" w14:textId="450F5FD9" w:rsidR="008A3B3D" w:rsidRPr="008A3B3D" w:rsidRDefault="0071620A" w:rsidP="008A3B3D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B03819">
        <w:rPr>
          <w:rFonts w:ascii="Corbel" w:hAnsi="Corbel"/>
          <w:b/>
          <w:smallCaps/>
          <w:sz w:val="24"/>
          <w:szCs w:val="24"/>
        </w:rPr>
        <w:t>202</w:t>
      </w:r>
      <w:r w:rsidR="008D7C0B">
        <w:rPr>
          <w:rFonts w:ascii="Corbel" w:hAnsi="Corbel"/>
          <w:b/>
          <w:smallCaps/>
          <w:sz w:val="24"/>
          <w:szCs w:val="24"/>
        </w:rPr>
        <w:t>2</w:t>
      </w:r>
      <w:r w:rsidR="00B03819">
        <w:rPr>
          <w:rFonts w:ascii="Corbel" w:hAnsi="Corbel"/>
          <w:b/>
          <w:smallCaps/>
          <w:sz w:val="24"/>
          <w:szCs w:val="24"/>
        </w:rPr>
        <w:t>-202</w:t>
      </w:r>
      <w:r w:rsidR="008D7C0B">
        <w:rPr>
          <w:rFonts w:ascii="Corbel" w:hAnsi="Corbel"/>
          <w:b/>
          <w:smallCaps/>
          <w:sz w:val="24"/>
          <w:szCs w:val="24"/>
        </w:rPr>
        <w:t>5</w:t>
      </w:r>
    </w:p>
    <w:p w14:paraId="4395FA85" w14:textId="366C713F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B03819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6BB8A3F8" w14:textId="2690E827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C60095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</w:t>
      </w:r>
      <w:r w:rsidR="00B03819">
        <w:rPr>
          <w:rFonts w:ascii="Corbel" w:hAnsi="Corbel"/>
          <w:sz w:val="20"/>
          <w:szCs w:val="20"/>
        </w:rPr>
        <w:t>202</w:t>
      </w:r>
      <w:r w:rsidR="008D7C0B">
        <w:rPr>
          <w:rFonts w:ascii="Corbel" w:hAnsi="Corbel"/>
          <w:sz w:val="20"/>
          <w:szCs w:val="20"/>
        </w:rPr>
        <w:t>2</w:t>
      </w:r>
      <w:r w:rsidR="00B03819">
        <w:rPr>
          <w:rFonts w:ascii="Corbel" w:hAnsi="Corbel"/>
          <w:sz w:val="20"/>
          <w:szCs w:val="20"/>
        </w:rPr>
        <w:t>/202</w:t>
      </w:r>
      <w:r w:rsidR="008D7C0B">
        <w:rPr>
          <w:rFonts w:ascii="Corbel" w:hAnsi="Corbel"/>
          <w:sz w:val="20"/>
          <w:szCs w:val="20"/>
        </w:rPr>
        <w:t>3</w:t>
      </w:r>
    </w:p>
    <w:p w14:paraId="2577514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D754E0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A3B3D" w:rsidRPr="009C54AE" w14:paraId="274898FC" w14:textId="77777777" w:rsidTr="008A3B3D">
        <w:tc>
          <w:tcPr>
            <w:tcW w:w="2694" w:type="dxa"/>
            <w:vAlign w:val="center"/>
          </w:tcPr>
          <w:p w14:paraId="483F68D0" w14:textId="77777777" w:rsidR="008A3B3D" w:rsidRPr="009C54AE" w:rsidRDefault="008A3B3D" w:rsidP="008A3B3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1323982" w14:textId="2279C72E" w:rsidR="008A3B3D" w:rsidRPr="00B03819" w:rsidRDefault="008A3B3D" w:rsidP="008A3B3D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03819">
              <w:rPr>
                <w:rFonts w:ascii="Corbel" w:hAnsi="Corbel"/>
                <w:sz w:val="24"/>
                <w:szCs w:val="24"/>
              </w:rPr>
              <w:t>Działalność pożytku publicznego i wolontariat</w:t>
            </w:r>
          </w:p>
        </w:tc>
      </w:tr>
      <w:tr w:rsidR="008A3B3D" w:rsidRPr="009C54AE" w14:paraId="51BBCF40" w14:textId="77777777" w:rsidTr="008A3B3D">
        <w:tc>
          <w:tcPr>
            <w:tcW w:w="2694" w:type="dxa"/>
            <w:vAlign w:val="center"/>
          </w:tcPr>
          <w:p w14:paraId="2721C1C2" w14:textId="77777777" w:rsidR="008A3B3D" w:rsidRPr="009C54AE" w:rsidRDefault="008A3B3D" w:rsidP="008A3B3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952A362" w14:textId="50674F26" w:rsidR="008A3B3D" w:rsidRPr="009C54AE" w:rsidRDefault="008A3B3D" w:rsidP="008A3B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D01F5">
              <w:rPr>
                <w:rFonts w:ascii="Corbel" w:hAnsi="Corbel"/>
                <w:b w:val="0"/>
                <w:sz w:val="24"/>
                <w:szCs w:val="24"/>
              </w:rPr>
              <w:t>P1S[2]</w:t>
            </w:r>
            <w:r w:rsidR="00BA2C9A">
              <w:rPr>
                <w:rFonts w:ascii="Corbel" w:hAnsi="Corbel"/>
                <w:b w:val="0"/>
                <w:sz w:val="24"/>
                <w:szCs w:val="24"/>
              </w:rPr>
              <w:t>0</w:t>
            </w:r>
            <w:r w:rsidRPr="00CD01F5">
              <w:rPr>
                <w:rFonts w:ascii="Corbel" w:hAnsi="Corbel"/>
                <w:b w:val="0"/>
                <w:sz w:val="24"/>
                <w:szCs w:val="24"/>
              </w:rPr>
              <w:t>_08</w:t>
            </w:r>
          </w:p>
        </w:tc>
      </w:tr>
      <w:tr w:rsidR="008A3B3D" w:rsidRPr="009C54AE" w14:paraId="0404BC2C" w14:textId="77777777" w:rsidTr="008A3B3D">
        <w:tc>
          <w:tcPr>
            <w:tcW w:w="2694" w:type="dxa"/>
            <w:vAlign w:val="center"/>
          </w:tcPr>
          <w:p w14:paraId="2D0AA969" w14:textId="77777777" w:rsidR="008A3B3D" w:rsidRPr="009C54AE" w:rsidRDefault="008A3B3D" w:rsidP="008A3B3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1843D8C" w14:textId="50D3C5DC" w:rsidR="008A3B3D" w:rsidRPr="009C54AE" w:rsidRDefault="008A3B3D" w:rsidP="008A3B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A3B3D" w:rsidRPr="009C54AE" w14:paraId="53B550A7" w14:textId="77777777" w:rsidTr="008A3B3D">
        <w:tc>
          <w:tcPr>
            <w:tcW w:w="2694" w:type="dxa"/>
            <w:vAlign w:val="center"/>
          </w:tcPr>
          <w:p w14:paraId="44B3A672" w14:textId="77777777" w:rsidR="008A3B3D" w:rsidRPr="009C54AE" w:rsidRDefault="008A3B3D" w:rsidP="008A3B3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2927915" w14:textId="57CB1FD4" w:rsidR="008A3B3D" w:rsidRPr="009C54AE" w:rsidRDefault="00C60095" w:rsidP="008A3B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60095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A3B3D" w:rsidRPr="009C54AE" w14:paraId="52F21A9C" w14:textId="77777777" w:rsidTr="008A3B3D">
        <w:tc>
          <w:tcPr>
            <w:tcW w:w="2694" w:type="dxa"/>
            <w:vAlign w:val="center"/>
          </w:tcPr>
          <w:p w14:paraId="6DE40975" w14:textId="77777777" w:rsidR="008A3B3D" w:rsidRPr="009C54AE" w:rsidRDefault="008A3B3D" w:rsidP="008A3B3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F07724C" w14:textId="14EFBD75" w:rsidR="008A3B3D" w:rsidRPr="009C54AE" w:rsidRDefault="008A3B3D" w:rsidP="008A3B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Praca socjalna</w:t>
            </w:r>
          </w:p>
        </w:tc>
      </w:tr>
      <w:tr w:rsidR="008A3B3D" w:rsidRPr="009C54AE" w14:paraId="28AE6D68" w14:textId="77777777" w:rsidTr="008A3B3D">
        <w:tc>
          <w:tcPr>
            <w:tcW w:w="2694" w:type="dxa"/>
            <w:vAlign w:val="center"/>
          </w:tcPr>
          <w:p w14:paraId="2CF3B188" w14:textId="77777777" w:rsidR="008A3B3D" w:rsidRPr="009C54AE" w:rsidRDefault="008A3B3D" w:rsidP="008A3B3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ADC4065" w14:textId="4C43F9F6" w:rsidR="008A3B3D" w:rsidRPr="009C54AE" w:rsidRDefault="008A3B3D" w:rsidP="008A3B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A3B3D" w:rsidRPr="009C54AE" w14:paraId="64706103" w14:textId="77777777" w:rsidTr="008A3B3D">
        <w:tc>
          <w:tcPr>
            <w:tcW w:w="2694" w:type="dxa"/>
            <w:vAlign w:val="center"/>
          </w:tcPr>
          <w:p w14:paraId="46A7EFBE" w14:textId="77777777" w:rsidR="008A3B3D" w:rsidRPr="009C54AE" w:rsidRDefault="008A3B3D" w:rsidP="008A3B3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109BABD" w14:textId="66D91EA4" w:rsidR="008A3B3D" w:rsidRPr="009C54AE" w:rsidRDefault="008A3B3D" w:rsidP="008A3B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A3B3D" w:rsidRPr="009C54AE" w14:paraId="03B3EF45" w14:textId="77777777" w:rsidTr="008A3B3D">
        <w:tc>
          <w:tcPr>
            <w:tcW w:w="2694" w:type="dxa"/>
            <w:vAlign w:val="center"/>
          </w:tcPr>
          <w:p w14:paraId="46469B63" w14:textId="77777777" w:rsidR="008A3B3D" w:rsidRPr="009C54AE" w:rsidRDefault="008A3B3D" w:rsidP="008A3B3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96FB33C" w14:textId="32797656" w:rsidR="008A3B3D" w:rsidRPr="009C54AE" w:rsidRDefault="008A3B3D" w:rsidP="008A3B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A3B3D" w:rsidRPr="009C54AE" w14:paraId="4CCB538A" w14:textId="77777777" w:rsidTr="008A3B3D">
        <w:tc>
          <w:tcPr>
            <w:tcW w:w="2694" w:type="dxa"/>
            <w:vAlign w:val="center"/>
          </w:tcPr>
          <w:p w14:paraId="28EEDC7F" w14:textId="77777777" w:rsidR="008A3B3D" w:rsidRPr="009C54AE" w:rsidRDefault="008A3B3D" w:rsidP="008A3B3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BED2F7E" w14:textId="78BD8546" w:rsidR="008A3B3D" w:rsidRPr="009C54AE" w:rsidRDefault="008A3B3D" w:rsidP="008A3B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1, semestr II</w:t>
            </w:r>
          </w:p>
        </w:tc>
      </w:tr>
      <w:tr w:rsidR="008A3B3D" w:rsidRPr="009C54AE" w14:paraId="0559E3E5" w14:textId="77777777" w:rsidTr="008A3B3D">
        <w:tc>
          <w:tcPr>
            <w:tcW w:w="2694" w:type="dxa"/>
            <w:vAlign w:val="center"/>
          </w:tcPr>
          <w:p w14:paraId="2F50C48D" w14:textId="77777777" w:rsidR="008A3B3D" w:rsidRPr="009C54AE" w:rsidRDefault="008A3B3D" w:rsidP="008A3B3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42F3C28" w14:textId="19AECBF0" w:rsidR="008A3B3D" w:rsidRPr="009C54AE" w:rsidRDefault="008A3B3D" w:rsidP="008A3B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8A3B3D" w:rsidRPr="009C54AE" w14:paraId="04D61295" w14:textId="77777777" w:rsidTr="008A3B3D">
        <w:tc>
          <w:tcPr>
            <w:tcW w:w="2694" w:type="dxa"/>
            <w:vAlign w:val="center"/>
          </w:tcPr>
          <w:p w14:paraId="648868DC" w14:textId="77777777" w:rsidR="008A3B3D" w:rsidRPr="009C54AE" w:rsidRDefault="008A3B3D" w:rsidP="008A3B3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A515795" w14:textId="61D27341" w:rsidR="008A3B3D" w:rsidRPr="009C54AE" w:rsidRDefault="008A3B3D" w:rsidP="008A3B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A3B3D" w:rsidRPr="009C54AE" w14:paraId="277E6CCC" w14:textId="77777777" w:rsidTr="008A3B3D">
        <w:tc>
          <w:tcPr>
            <w:tcW w:w="2694" w:type="dxa"/>
            <w:vAlign w:val="center"/>
          </w:tcPr>
          <w:p w14:paraId="23939B0C" w14:textId="77777777" w:rsidR="008A3B3D" w:rsidRPr="009C54AE" w:rsidRDefault="008A3B3D" w:rsidP="008A3B3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B087114" w14:textId="573C902C" w:rsidR="008A3B3D" w:rsidRPr="009C54AE" w:rsidRDefault="008A3B3D" w:rsidP="008A3B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Krzysztof Jamroży</w:t>
            </w:r>
          </w:p>
        </w:tc>
        <w:bookmarkStart w:id="0" w:name="_GoBack"/>
        <w:bookmarkEnd w:id="0"/>
      </w:tr>
      <w:tr w:rsidR="008A3B3D" w:rsidRPr="009C54AE" w14:paraId="0EDCED9B" w14:textId="77777777" w:rsidTr="008A3B3D">
        <w:tc>
          <w:tcPr>
            <w:tcW w:w="2694" w:type="dxa"/>
            <w:vAlign w:val="center"/>
          </w:tcPr>
          <w:p w14:paraId="3820A540" w14:textId="77777777" w:rsidR="008A3B3D" w:rsidRPr="009C54AE" w:rsidRDefault="008A3B3D" w:rsidP="008A3B3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B0E4E66" w14:textId="4973D35B" w:rsidR="008A3B3D" w:rsidRPr="009C54AE" w:rsidRDefault="008A3B3D" w:rsidP="008A3B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Krzysztof Jamroży</w:t>
            </w:r>
          </w:p>
        </w:tc>
      </w:tr>
    </w:tbl>
    <w:p w14:paraId="67D1E7CC" w14:textId="1850086B" w:rsidR="00923D7D" w:rsidRPr="009C54AE" w:rsidRDefault="0085747A" w:rsidP="008A3B3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AB67C5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5CCD96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2D54509" w14:textId="77777777" w:rsidTr="008A3B3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A02E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BB6FB66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7471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FA27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95A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E9F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288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74F7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1015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E4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A3A8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8A3B3D" w:rsidRPr="009C54AE" w14:paraId="62239B96" w14:textId="77777777" w:rsidTr="008A3B3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2FE2" w14:textId="5EEB77E0" w:rsidR="008A3B3D" w:rsidRPr="009C54AE" w:rsidRDefault="008A3B3D" w:rsidP="008A3B3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9AC2" w14:textId="0A62A2C5" w:rsidR="008A3B3D" w:rsidRPr="009C54AE" w:rsidRDefault="008A3B3D" w:rsidP="008A3B3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90461" w14:textId="050B239B" w:rsidR="008A3B3D" w:rsidRPr="009C54AE" w:rsidRDefault="008A3B3D" w:rsidP="008A3B3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9D979" w14:textId="1761A217" w:rsidR="008A3B3D" w:rsidRPr="009C54AE" w:rsidRDefault="008A3B3D" w:rsidP="008A3B3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E7CC" w14:textId="1794095A" w:rsidR="008A3B3D" w:rsidRPr="009C54AE" w:rsidRDefault="008A3B3D" w:rsidP="008A3B3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6C13" w14:textId="25376FA1" w:rsidR="008A3B3D" w:rsidRPr="009C54AE" w:rsidRDefault="008A3B3D" w:rsidP="008A3B3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157B" w14:textId="5AC2343A" w:rsidR="008A3B3D" w:rsidRPr="009C54AE" w:rsidRDefault="008A3B3D" w:rsidP="008A3B3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DDD5" w14:textId="675A6C82" w:rsidR="008A3B3D" w:rsidRPr="009C54AE" w:rsidRDefault="008A3B3D" w:rsidP="008A3B3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1F87" w14:textId="1301B675" w:rsidR="008A3B3D" w:rsidRPr="009C54AE" w:rsidRDefault="008A3B3D" w:rsidP="008A3B3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4E25" w14:textId="43C16A50" w:rsidR="008A3B3D" w:rsidRPr="009C54AE" w:rsidRDefault="008A3B3D" w:rsidP="008A3B3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2B65EE9B" w14:textId="47813B1A" w:rsidR="00923D7D" w:rsidRDefault="00923D7D" w:rsidP="008A3B3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3C532EE" w14:textId="77777777" w:rsidR="008A3B3D" w:rsidRPr="009C54AE" w:rsidRDefault="008A3B3D" w:rsidP="008A3B3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07F6BBB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35499FC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A3B3D">
        <w:rPr>
          <w:rFonts w:ascii="MS Gothic" w:eastAsia="MS Gothic" w:hAnsi="MS Gothic" w:cs="MS Gothic" w:hint="eastAsia"/>
          <w:b w:val="0"/>
          <w:szCs w:val="24"/>
          <w:highlight w:val="black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FA4231A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6E3778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F6D0E05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96162B6" w14:textId="77777777" w:rsidR="008A3B3D" w:rsidRDefault="008A3B3D" w:rsidP="008A3B3D">
      <w:pPr>
        <w:pStyle w:val="Punktygwne"/>
        <w:spacing w:before="0" w:after="0"/>
        <w:ind w:firstLine="284"/>
        <w:rPr>
          <w:rFonts w:ascii="Corbel" w:hAnsi="Corbel"/>
          <w:b w:val="0"/>
          <w:szCs w:val="24"/>
        </w:rPr>
      </w:pPr>
    </w:p>
    <w:p w14:paraId="2A85800C" w14:textId="4C5238FF" w:rsidR="008A3B3D" w:rsidRPr="008A3B3D" w:rsidRDefault="008A3B3D" w:rsidP="008A3B3D">
      <w:pPr>
        <w:pStyle w:val="Punktygwne"/>
        <w:spacing w:before="0" w:after="0"/>
        <w:ind w:firstLine="284"/>
        <w:rPr>
          <w:rFonts w:ascii="Corbel" w:hAnsi="Corbel"/>
          <w:bCs/>
          <w:szCs w:val="24"/>
        </w:rPr>
      </w:pPr>
      <w:r w:rsidRPr="008A3B3D">
        <w:rPr>
          <w:rFonts w:ascii="Corbel" w:hAnsi="Corbel"/>
          <w:bCs/>
          <w:szCs w:val="24"/>
        </w:rPr>
        <w:t>zaliczenie z oceną</w:t>
      </w:r>
    </w:p>
    <w:p w14:paraId="367A896D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5F6F8C9" w14:textId="099A3A5D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7CBDABE4" w14:textId="77777777" w:rsidR="00B03819" w:rsidRPr="009C54AE" w:rsidRDefault="00B03819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A91AD8D" w14:textId="77777777" w:rsidTr="00745302">
        <w:tc>
          <w:tcPr>
            <w:tcW w:w="9670" w:type="dxa"/>
          </w:tcPr>
          <w:p w14:paraId="72B52678" w14:textId="68140AD4" w:rsidR="0085747A" w:rsidRPr="009C54AE" w:rsidRDefault="008A3B3D" w:rsidP="008A3B3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posiada wiedzę z przedmiotów wstęp do socjologii oraz wprowadzenie do pracy socjalnej.</w:t>
            </w:r>
          </w:p>
        </w:tc>
      </w:tr>
    </w:tbl>
    <w:p w14:paraId="31BBB9B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FC43EC" w14:textId="63F0469F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CC6988B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9D6BDE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A3B3D" w:rsidRPr="009C54AE" w14:paraId="473BBDDC" w14:textId="77777777" w:rsidTr="008A3B3D">
        <w:tc>
          <w:tcPr>
            <w:tcW w:w="845" w:type="dxa"/>
            <w:vAlign w:val="center"/>
          </w:tcPr>
          <w:p w14:paraId="7E3F08BF" w14:textId="77777777" w:rsidR="008A3B3D" w:rsidRPr="009C54AE" w:rsidRDefault="008A3B3D" w:rsidP="008A3B3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29443DB4" w14:textId="28774C35" w:rsidR="008A3B3D" w:rsidRPr="009C54AE" w:rsidRDefault="00332193" w:rsidP="008A3B3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Przybliżenie studentom </w:t>
            </w:r>
            <w:r w:rsidR="008A3B3D" w:rsidRPr="00C81D61">
              <w:rPr>
                <w:rFonts w:ascii="Corbel" w:hAnsi="Corbel"/>
                <w:b w:val="0"/>
                <w:sz w:val="24"/>
                <w:szCs w:val="24"/>
              </w:rPr>
              <w:t>pojęci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8A3B3D" w:rsidRPr="00C81D61">
              <w:rPr>
                <w:rFonts w:ascii="Corbel" w:hAnsi="Corbel"/>
                <w:b w:val="0"/>
                <w:sz w:val="24"/>
                <w:szCs w:val="24"/>
              </w:rPr>
              <w:t xml:space="preserve"> działalności pożytku publicznego i warunków jego uzyskania przez organizację pozarządową. </w:t>
            </w:r>
            <w:r>
              <w:rPr>
                <w:rFonts w:ascii="Corbel" w:hAnsi="Corbel"/>
                <w:b w:val="0"/>
                <w:sz w:val="24"/>
                <w:szCs w:val="24"/>
              </w:rPr>
              <w:t>Studenci p</w:t>
            </w:r>
            <w:r w:rsidR="008A3B3D" w:rsidRPr="00C81D61">
              <w:rPr>
                <w:rFonts w:ascii="Corbel" w:hAnsi="Corbel"/>
                <w:b w:val="0"/>
                <w:sz w:val="24"/>
                <w:szCs w:val="24"/>
              </w:rPr>
              <w:t>oznaj</w:t>
            </w:r>
            <w:r>
              <w:rPr>
                <w:rFonts w:ascii="Corbel" w:hAnsi="Corbel"/>
                <w:b w:val="0"/>
                <w:sz w:val="24"/>
                <w:szCs w:val="24"/>
              </w:rPr>
              <w:t>ą także</w:t>
            </w:r>
            <w:r w:rsidR="008A3B3D" w:rsidRPr="00C81D61">
              <w:rPr>
                <w:rFonts w:ascii="Corbel" w:hAnsi="Corbel"/>
                <w:b w:val="0"/>
                <w:sz w:val="24"/>
                <w:szCs w:val="24"/>
              </w:rPr>
              <w:t xml:space="preserve"> przywileje organizacji pożytku publicznego i obowiązki związane z posiadaniem takiego statusu w świetle obowiązujących przepisów prawnych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A3B3D" w:rsidRPr="009C54AE" w14:paraId="032A6372" w14:textId="77777777" w:rsidTr="008A3B3D">
        <w:tc>
          <w:tcPr>
            <w:tcW w:w="845" w:type="dxa"/>
            <w:vAlign w:val="center"/>
          </w:tcPr>
          <w:p w14:paraId="59EF8985" w14:textId="2B0863E4" w:rsidR="008A3B3D" w:rsidRPr="009C54AE" w:rsidRDefault="008A3B3D" w:rsidP="008A3B3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2C98F3D0" w14:textId="63AF0F55" w:rsidR="008A3B3D" w:rsidRPr="009C54AE" w:rsidRDefault="00332193" w:rsidP="008A3B3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</w:t>
            </w:r>
            <w:r w:rsidR="008A3B3D" w:rsidRPr="00C81D61">
              <w:rPr>
                <w:rFonts w:ascii="Corbel" w:hAnsi="Corbel"/>
                <w:b w:val="0"/>
                <w:sz w:val="24"/>
                <w:szCs w:val="24"/>
              </w:rPr>
              <w:t xml:space="preserve">z pojęciem wolontariatu i pracy </w:t>
            </w:r>
            <w:proofErr w:type="spellStart"/>
            <w:r w:rsidR="008A3B3D" w:rsidRPr="00C81D61">
              <w:rPr>
                <w:rFonts w:ascii="Corbel" w:hAnsi="Corbel"/>
                <w:b w:val="0"/>
                <w:sz w:val="24"/>
                <w:szCs w:val="24"/>
              </w:rPr>
              <w:t>wol</w:t>
            </w:r>
            <w:r w:rsidR="008A3B3D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8A3B3D" w:rsidRPr="00C81D61">
              <w:rPr>
                <w:rFonts w:ascii="Corbel" w:hAnsi="Corbel"/>
                <w:b w:val="0"/>
                <w:sz w:val="24"/>
                <w:szCs w:val="24"/>
              </w:rPr>
              <w:t>nta</w:t>
            </w:r>
            <w:r w:rsidR="008A3B3D">
              <w:rPr>
                <w:rFonts w:ascii="Corbel" w:hAnsi="Corbel"/>
                <w:b w:val="0"/>
                <w:sz w:val="24"/>
                <w:szCs w:val="24"/>
              </w:rPr>
              <w:t>riackiej</w:t>
            </w:r>
            <w:proofErr w:type="spellEnd"/>
            <w:r w:rsidR="008A3B3D" w:rsidRPr="00C81D61">
              <w:rPr>
                <w:rFonts w:ascii="Corbel" w:hAnsi="Corbel"/>
                <w:b w:val="0"/>
                <w:sz w:val="24"/>
                <w:szCs w:val="24"/>
              </w:rPr>
              <w:t xml:space="preserve"> ze szczególnym uwzględnieniem wolontariatu w pomocy społecznej.</w:t>
            </w:r>
          </w:p>
        </w:tc>
      </w:tr>
      <w:tr w:rsidR="008A3B3D" w:rsidRPr="009C54AE" w14:paraId="28736319" w14:textId="77777777" w:rsidTr="008A3B3D">
        <w:tc>
          <w:tcPr>
            <w:tcW w:w="845" w:type="dxa"/>
            <w:vAlign w:val="center"/>
          </w:tcPr>
          <w:p w14:paraId="0C35B15B" w14:textId="4B1B5C57" w:rsidR="008A3B3D" w:rsidRPr="009C54AE" w:rsidRDefault="008A3B3D" w:rsidP="008A3B3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3ED762C8" w14:textId="5F430A9A" w:rsidR="008A3B3D" w:rsidRPr="009C54AE" w:rsidRDefault="00332193" w:rsidP="008A3B3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Przybliżenie studentom </w:t>
            </w:r>
            <w:r w:rsidR="008A3B3D" w:rsidRPr="00C81D61">
              <w:rPr>
                <w:rFonts w:ascii="Corbel" w:hAnsi="Corbel"/>
                <w:b w:val="0"/>
                <w:sz w:val="24"/>
                <w:szCs w:val="24"/>
              </w:rPr>
              <w:t>podstawow</w:t>
            </w:r>
            <w:r>
              <w:rPr>
                <w:rFonts w:ascii="Corbel" w:hAnsi="Corbel"/>
                <w:b w:val="0"/>
                <w:sz w:val="24"/>
                <w:szCs w:val="24"/>
              </w:rPr>
              <w:t>ych</w:t>
            </w:r>
            <w:r w:rsidR="008A3B3D" w:rsidRPr="00C81D61">
              <w:rPr>
                <w:rFonts w:ascii="Corbel" w:hAnsi="Corbel"/>
                <w:b w:val="0"/>
                <w:sz w:val="24"/>
                <w:szCs w:val="24"/>
              </w:rPr>
              <w:t xml:space="preserve"> zasad współpracy administracji publicznej i organizacji pozarządowych w ramach ustawy o działalności pożytku publicznego i o wolontariacie.</w:t>
            </w:r>
          </w:p>
        </w:tc>
      </w:tr>
    </w:tbl>
    <w:p w14:paraId="6DAD700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1AFC47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3F10CFE3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62E2A6EE" w14:textId="77777777" w:rsidTr="008A3B3D">
        <w:tc>
          <w:tcPr>
            <w:tcW w:w="1681" w:type="dxa"/>
            <w:vAlign w:val="center"/>
          </w:tcPr>
          <w:p w14:paraId="03041C5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4FBF3BF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66D870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A3B3D" w:rsidRPr="009C54AE" w14:paraId="1317DD31" w14:textId="77777777" w:rsidTr="008A3B3D">
        <w:tc>
          <w:tcPr>
            <w:tcW w:w="1681" w:type="dxa"/>
          </w:tcPr>
          <w:p w14:paraId="2C2AF511" w14:textId="77777777" w:rsidR="008A3B3D" w:rsidRPr="009C54AE" w:rsidRDefault="008A3B3D" w:rsidP="008A3B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070869A4" w14:textId="45196B7E" w:rsidR="008A3B3D" w:rsidRPr="009C54AE" w:rsidRDefault="008A3B3D" w:rsidP="008A3B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</w:t>
            </w:r>
            <w:r w:rsidR="001570BC">
              <w:rPr>
                <w:rFonts w:ascii="Corbel" w:hAnsi="Corbel"/>
                <w:b w:val="0"/>
                <w:smallCaps w:val="0"/>
                <w:szCs w:val="24"/>
              </w:rPr>
              <w:t xml:space="preserve"> i rozumie w stopniu zaawansowanym </w:t>
            </w:r>
            <w:r w:rsidR="001570BC" w:rsidRPr="001570BC">
              <w:rPr>
                <w:rFonts w:ascii="Corbel" w:hAnsi="Corbel"/>
                <w:b w:val="0"/>
                <w:smallCaps w:val="0"/>
                <w:szCs w:val="24"/>
              </w:rPr>
              <w:t>elementy struktur społecznych wchodzących w skład instytucji życia publicznego oraz ich instrumenty formalno-prawne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klasyfikuje organizacje pożytku publicznego  jako jeden z elementów struktury społecznej wchodzącej w skład instytucji życia publicznego</w:t>
            </w:r>
            <w:r w:rsidR="001570B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68C97199" w14:textId="22F32D86" w:rsidR="008A3B3D" w:rsidRPr="009C54AE" w:rsidRDefault="008A3B3D" w:rsidP="008A3B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6123F6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</w:tr>
      <w:tr w:rsidR="008A3B3D" w:rsidRPr="009C54AE" w14:paraId="38429D0B" w14:textId="77777777" w:rsidTr="008A3B3D">
        <w:tc>
          <w:tcPr>
            <w:tcW w:w="1681" w:type="dxa"/>
          </w:tcPr>
          <w:p w14:paraId="158D55C7" w14:textId="77777777" w:rsidR="008A3B3D" w:rsidRPr="009C54AE" w:rsidRDefault="008A3B3D" w:rsidP="008A3B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6A2076E0" w14:textId="39F49494" w:rsidR="008A3B3D" w:rsidRPr="009C54AE" w:rsidRDefault="008A3B3D" w:rsidP="008A3B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</w:t>
            </w:r>
            <w:r w:rsidR="001570BC">
              <w:rPr>
                <w:rFonts w:ascii="Corbel" w:hAnsi="Corbel"/>
                <w:b w:val="0"/>
                <w:smallCaps w:val="0"/>
                <w:szCs w:val="24"/>
              </w:rPr>
              <w:t xml:space="preserve">i rozumie w stopniu zaawansowanym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normy zawodowe, etyczne i reguły organizujące</w:t>
            </w:r>
            <w:r w:rsidR="001570BC">
              <w:rPr>
                <w:rFonts w:ascii="Corbel" w:hAnsi="Corbel"/>
                <w:b w:val="0"/>
                <w:smallCaps w:val="0"/>
                <w:szCs w:val="24"/>
              </w:rPr>
              <w:t xml:space="preserve"> wolontariat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organizacje pożytku </w:t>
            </w:r>
            <w:r w:rsidR="001570BC">
              <w:rPr>
                <w:rFonts w:ascii="Corbel" w:hAnsi="Corbel"/>
                <w:b w:val="0"/>
                <w:smallCaps w:val="0"/>
                <w:szCs w:val="24"/>
              </w:rPr>
              <w:t>publicznego d</w:t>
            </w:r>
            <w:r w:rsidR="001570BC" w:rsidRPr="001570BC">
              <w:rPr>
                <w:rFonts w:ascii="Corbel" w:hAnsi="Corbel"/>
                <w:b w:val="0"/>
                <w:smallCaps w:val="0"/>
                <w:szCs w:val="24"/>
              </w:rPr>
              <w:t>ziałające na rzecz integracji społecznej oraz współpracy z otoczeniem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Ponadto </w:t>
            </w:r>
            <w:r w:rsidR="001570BC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jest w stanie wskazać cele organizacji</w:t>
            </w:r>
            <w:r w:rsidR="001570BC">
              <w:rPr>
                <w:rFonts w:ascii="Corbel" w:hAnsi="Corbel"/>
                <w:b w:val="0"/>
                <w:smallCaps w:val="0"/>
                <w:szCs w:val="24"/>
              </w:rPr>
              <w:t xml:space="preserve"> pożytku publicznego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funkcje struktury z uwzględnieniem zasad etyki zawodowej</w:t>
            </w:r>
            <w:r w:rsidR="001570BC">
              <w:rPr>
                <w:rFonts w:ascii="Corbel" w:hAnsi="Corbel"/>
                <w:b w:val="0"/>
                <w:smallCaps w:val="0"/>
                <w:szCs w:val="24"/>
              </w:rPr>
              <w:t xml:space="preserve"> oraz </w:t>
            </w:r>
            <w:r w:rsidR="001570BC" w:rsidRPr="001570BC">
              <w:rPr>
                <w:rFonts w:ascii="Corbel" w:hAnsi="Corbel"/>
                <w:b w:val="0"/>
                <w:smallCaps w:val="0"/>
                <w:szCs w:val="24"/>
              </w:rPr>
              <w:t>systemy normatywno-prawne i mechanizmy kontroli społecznej</w:t>
            </w:r>
            <w:r w:rsidR="001570BC">
              <w:rPr>
                <w:rFonts w:ascii="Corbel" w:hAnsi="Corbel"/>
                <w:b w:val="0"/>
                <w:smallCaps w:val="0"/>
                <w:szCs w:val="24"/>
              </w:rPr>
              <w:t xml:space="preserve"> regulujące funkcjonowanie </w:t>
            </w:r>
            <w:proofErr w:type="spellStart"/>
            <w:r w:rsidR="001570BC">
              <w:rPr>
                <w:rFonts w:ascii="Corbel" w:hAnsi="Corbel"/>
                <w:b w:val="0"/>
                <w:smallCaps w:val="0"/>
                <w:szCs w:val="24"/>
              </w:rPr>
              <w:t>opp</w:t>
            </w:r>
            <w:proofErr w:type="spellEnd"/>
            <w:r w:rsidR="001570BC">
              <w:rPr>
                <w:rFonts w:ascii="Corbel" w:hAnsi="Corbel"/>
                <w:b w:val="0"/>
                <w:smallCaps w:val="0"/>
                <w:szCs w:val="24"/>
              </w:rPr>
              <w:t xml:space="preserve"> (np. właściwe sprawozdania merytoryczne i finansowe). </w:t>
            </w:r>
          </w:p>
        </w:tc>
        <w:tc>
          <w:tcPr>
            <w:tcW w:w="1865" w:type="dxa"/>
          </w:tcPr>
          <w:p w14:paraId="7A7D696E" w14:textId="6256B03B" w:rsidR="008A3B3D" w:rsidRPr="009C54AE" w:rsidRDefault="008A3B3D" w:rsidP="008A3B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6123F6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</w:tr>
      <w:tr w:rsidR="008A3B3D" w:rsidRPr="009C54AE" w14:paraId="1B494270" w14:textId="77777777" w:rsidTr="008A3B3D">
        <w:tc>
          <w:tcPr>
            <w:tcW w:w="1681" w:type="dxa"/>
          </w:tcPr>
          <w:p w14:paraId="6E8F810A" w14:textId="2AA0F5B4" w:rsidR="008A3B3D" w:rsidRPr="009C54AE" w:rsidRDefault="008A3B3D" w:rsidP="008A3B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570BC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125658DE" w14:textId="56AC6BAD" w:rsidR="008A3B3D" w:rsidRPr="009C54AE" w:rsidRDefault="008A3B3D" w:rsidP="008A3B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wykorzystać wiedzę teoretyczną o procesach zachodzących w społeczeństwie do szczegółowego opisu kwestii związanych z pracą socjalną</w:t>
            </w:r>
            <w:r w:rsidR="001570BC">
              <w:rPr>
                <w:rFonts w:ascii="Corbel" w:hAnsi="Corbel"/>
                <w:b w:val="0"/>
                <w:smallCaps w:val="0"/>
                <w:szCs w:val="24"/>
              </w:rPr>
              <w:t xml:space="preserve"> w aspekcie funkcjonowania </w:t>
            </w:r>
            <w:proofErr w:type="spellStart"/>
            <w:r w:rsidR="001570BC">
              <w:rPr>
                <w:rFonts w:ascii="Corbel" w:hAnsi="Corbel"/>
                <w:b w:val="0"/>
                <w:smallCaps w:val="0"/>
                <w:szCs w:val="24"/>
              </w:rPr>
              <w:t>opp</w:t>
            </w:r>
            <w:proofErr w:type="spellEnd"/>
            <w:r w:rsidR="001570BC">
              <w:rPr>
                <w:rFonts w:ascii="Corbel" w:hAnsi="Corbel"/>
                <w:b w:val="0"/>
                <w:smallCaps w:val="0"/>
                <w:szCs w:val="24"/>
              </w:rPr>
              <w:t xml:space="preserve"> i wolontariatu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Na tej podstawie student umie dostosować odpowiednie działania organizacji pożytku publicznego do potrzeb beneficjentów</w:t>
            </w:r>
            <w:r w:rsidR="001570BC">
              <w:rPr>
                <w:rFonts w:ascii="Corbel" w:hAnsi="Corbel"/>
                <w:b w:val="0"/>
                <w:smallCaps w:val="0"/>
                <w:szCs w:val="24"/>
              </w:rPr>
              <w:t xml:space="preserve"> 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570BC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1570BC" w:rsidRPr="001570BC">
              <w:rPr>
                <w:rFonts w:ascii="Corbel" w:hAnsi="Corbel"/>
                <w:b w:val="0"/>
                <w:smallCaps w:val="0"/>
                <w:szCs w:val="24"/>
              </w:rPr>
              <w:t xml:space="preserve">ykorzystać teoretyczną wiedzę o jednostkowych procesach zachodzących w społeczeństwie do budowania sposobów działania mających na celu tworzenie i doskonalenie systemu funkcjonowania pracy </w:t>
            </w:r>
            <w:r w:rsidR="001570BC" w:rsidRPr="001570B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socjalnej</w:t>
            </w:r>
            <w:r w:rsidR="001570BC">
              <w:rPr>
                <w:rFonts w:ascii="Corbel" w:hAnsi="Corbel"/>
                <w:b w:val="0"/>
                <w:smallCaps w:val="0"/>
                <w:szCs w:val="24"/>
              </w:rPr>
              <w:t xml:space="preserve"> w ramach wolontariatu i działalności pożytku publicznego.</w:t>
            </w:r>
          </w:p>
        </w:tc>
        <w:tc>
          <w:tcPr>
            <w:tcW w:w="1865" w:type="dxa"/>
          </w:tcPr>
          <w:p w14:paraId="159BF66C" w14:textId="31F3A379" w:rsidR="008A3B3D" w:rsidRPr="009C54AE" w:rsidRDefault="008A3B3D" w:rsidP="008A3B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K_U02</w:t>
            </w:r>
          </w:p>
        </w:tc>
      </w:tr>
      <w:tr w:rsidR="008A3B3D" w:rsidRPr="009C54AE" w14:paraId="03212F96" w14:textId="77777777" w:rsidTr="008A3B3D">
        <w:tc>
          <w:tcPr>
            <w:tcW w:w="1681" w:type="dxa"/>
          </w:tcPr>
          <w:p w14:paraId="5998A19E" w14:textId="7EFE7CCC" w:rsidR="008A3B3D" w:rsidRPr="009C54AE" w:rsidRDefault="001570BC" w:rsidP="008A3B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4F7D05BC" w14:textId="73565DC2" w:rsidR="008A3B3D" w:rsidRPr="009C54AE" w:rsidRDefault="008A3B3D" w:rsidP="008A3B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posiada kompetencje w postaci pracy w grupie czy w organizacji (np. jako członek stowarzyszenia, wolontariusz) i potrafi podejmować skoordynowane działania socjalne oraz realizować projekty społeczne</w:t>
            </w:r>
            <w:r w:rsidR="00181C79">
              <w:rPr>
                <w:rFonts w:ascii="Corbel" w:hAnsi="Corbel"/>
                <w:b w:val="0"/>
                <w:smallCaps w:val="0"/>
                <w:szCs w:val="24"/>
              </w:rPr>
              <w:t xml:space="preserve"> wykorzystując przedsiębiorcze myślenie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0A51E740" w14:textId="6AD31EB7" w:rsidR="008A3B3D" w:rsidRPr="009C54AE" w:rsidRDefault="008A3B3D" w:rsidP="008A3B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14:paraId="648674D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53C3D4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306E3D2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A5EB6C4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FF97DA6" w14:textId="77777777" w:rsidTr="00FF5878">
        <w:tc>
          <w:tcPr>
            <w:tcW w:w="9520" w:type="dxa"/>
          </w:tcPr>
          <w:p w14:paraId="1E968859" w14:textId="77777777" w:rsidR="0085747A" w:rsidRPr="00FF5878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F5878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85747A" w:rsidRPr="009C54AE" w14:paraId="0D9B1621" w14:textId="77777777" w:rsidTr="00FF5878">
        <w:tc>
          <w:tcPr>
            <w:tcW w:w="9520" w:type="dxa"/>
          </w:tcPr>
          <w:p w14:paraId="71560F6F" w14:textId="3769AE8C" w:rsidR="0085747A" w:rsidRPr="009C54AE" w:rsidRDefault="00FF587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0C52F59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5A516A5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962A1E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3349966" w14:textId="77777777" w:rsidTr="00FF5878">
        <w:tc>
          <w:tcPr>
            <w:tcW w:w="9520" w:type="dxa"/>
          </w:tcPr>
          <w:p w14:paraId="27E97B86" w14:textId="77777777" w:rsidR="0085747A" w:rsidRPr="00FF5878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F5878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FF5878" w:rsidRPr="009C54AE" w14:paraId="6089AB50" w14:textId="77777777" w:rsidTr="00FF5878">
        <w:tc>
          <w:tcPr>
            <w:tcW w:w="9520" w:type="dxa"/>
          </w:tcPr>
          <w:p w14:paraId="53EDB01A" w14:textId="23E6C030" w:rsidR="00FF5878" w:rsidRPr="00FF5878" w:rsidRDefault="00FF5878" w:rsidP="00FF587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F5878">
              <w:rPr>
                <w:rFonts w:ascii="Corbel" w:hAnsi="Corbel"/>
                <w:sz w:val="24"/>
                <w:szCs w:val="24"/>
              </w:rPr>
              <w:t>Pojęcie organizacji pozarządowych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FF5878">
              <w:rPr>
                <w:rFonts w:ascii="Corbel" w:hAnsi="Corbel"/>
                <w:sz w:val="24"/>
                <w:szCs w:val="24"/>
              </w:rPr>
              <w:t xml:space="preserve"> pożytku publicznego i ich umiejscowienie w społeczeństwie obywatelskim.</w:t>
            </w:r>
          </w:p>
        </w:tc>
      </w:tr>
      <w:tr w:rsidR="00FF5878" w:rsidRPr="009C54AE" w14:paraId="283B25FD" w14:textId="77777777" w:rsidTr="00FF5878">
        <w:tc>
          <w:tcPr>
            <w:tcW w:w="9520" w:type="dxa"/>
          </w:tcPr>
          <w:p w14:paraId="1C7DFC0C" w14:textId="0FFA8193" w:rsidR="00FF5878" w:rsidRPr="00FF5878" w:rsidRDefault="00FF5878" w:rsidP="00FF587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F5878">
              <w:rPr>
                <w:rFonts w:ascii="Corbel" w:hAnsi="Corbel"/>
                <w:sz w:val="24"/>
                <w:szCs w:val="24"/>
              </w:rPr>
              <w:t xml:space="preserve">Typy organizacji pozarządowych. </w:t>
            </w:r>
          </w:p>
        </w:tc>
      </w:tr>
      <w:tr w:rsidR="00FF5878" w:rsidRPr="009C54AE" w14:paraId="5C9631BD" w14:textId="77777777" w:rsidTr="00FF5878">
        <w:tc>
          <w:tcPr>
            <w:tcW w:w="9520" w:type="dxa"/>
          </w:tcPr>
          <w:p w14:paraId="002D1549" w14:textId="1849903D" w:rsidR="00FF5878" w:rsidRPr="00FF5878" w:rsidRDefault="00FF5878" w:rsidP="00FF587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F5878">
              <w:rPr>
                <w:rFonts w:ascii="Corbel" w:hAnsi="Corbel"/>
                <w:sz w:val="24"/>
                <w:szCs w:val="24"/>
              </w:rPr>
              <w:t xml:space="preserve">Źródła prawne określające funkcjonowanie działalności pożytku publicznego (w tym warunki pozyskania tego statusu przez </w:t>
            </w:r>
            <w:proofErr w:type="spellStart"/>
            <w:r w:rsidRPr="00FF5878">
              <w:rPr>
                <w:rFonts w:ascii="Corbel" w:hAnsi="Corbel"/>
                <w:sz w:val="24"/>
                <w:szCs w:val="24"/>
              </w:rPr>
              <w:t>NGO’s</w:t>
            </w:r>
            <w:proofErr w:type="spellEnd"/>
            <w:r w:rsidRPr="00FF5878">
              <w:rPr>
                <w:rFonts w:ascii="Corbel" w:hAnsi="Corbel"/>
                <w:sz w:val="24"/>
                <w:szCs w:val="24"/>
              </w:rPr>
              <w:t>) i wolontariatu, dokumenty polityki społecznej regulujące te kwestie.</w:t>
            </w:r>
          </w:p>
        </w:tc>
      </w:tr>
      <w:tr w:rsidR="00FF5878" w:rsidRPr="009C54AE" w14:paraId="01010CC9" w14:textId="77777777" w:rsidTr="00FF5878">
        <w:tc>
          <w:tcPr>
            <w:tcW w:w="9520" w:type="dxa"/>
          </w:tcPr>
          <w:p w14:paraId="6D2008DE" w14:textId="46A353AE" w:rsidR="00FF5878" w:rsidRPr="00FF5878" w:rsidRDefault="00FF5878" w:rsidP="00FF587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F5878">
              <w:rPr>
                <w:rFonts w:ascii="Corbel" w:hAnsi="Corbel"/>
                <w:sz w:val="24"/>
                <w:szCs w:val="24"/>
              </w:rPr>
              <w:t xml:space="preserve">Finansowanie sektora pozarządowego. Formy współpracy z administracją publiczną i II oraz  III sektorem. Bariery i stymulatory rozwoju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opp</w:t>
            </w:r>
            <w:proofErr w:type="spellEnd"/>
            <w:r w:rsidRPr="00FF587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F5878" w:rsidRPr="009C54AE" w14:paraId="609BCA77" w14:textId="77777777" w:rsidTr="00FF5878">
        <w:tc>
          <w:tcPr>
            <w:tcW w:w="9520" w:type="dxa"/>
          </w:tcPr>
          <w:p w14:paraId="58CD8CB4" w14:textId="028EB8B1" w:rsidR="00FF5878" w:rsidRPr="00FF5878" w:rsidRDefault="00FF5878" w:rsidP="00FF587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F5878">
              <w:rPr>
                <w:rFonts w:ascii="Corbel" w:hAnsi="Corbel"/>
                <w:sz w:val="24"/>
                <w:szCs w:val="24"/>
              </w:rPr>
              <w:t xml:space="preserve"> Obszary działalności pożytku publicznego. Przywileje organizacji pożytku publicznego oraz obowiązki związane z posiadaniem takiego statusu. Rejestracja statusu w Krajowym Rejestrze Sądowym.</w:t>
            </w:r>
          </w:p>
        </w:tc>
      </w:tr>
      <w:tr w:rsidR="00FF5878" w:rsidRPr="009C54AE" w14:paraId="31BDD668" w14:textId="77777777" w:rsidTr="00FF5878">
        <w:tc>
          <w:tcPr>
            <w:tcW w:w="9520" w:type="dxa"/>
          </w:tcPr>
          <w:p w14:paraId="19717C64" w14:textId="38500650" w:rsidR="00FF5878" w:rsidRPr="00FF5878" w:rsidRDefault="00FF5878" w:rsidP="00FF587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F5878">
              <w:rPr>
                <w:rFonts w:ascii="Corbel" w:hAnsi="Corbel"/>
                <w:sz w:val="24"/>
                <w:szCs w:val="24"/>
              </w:rPr>
              <w:t>Kondycja organizacji pożytku publicznego w Polsce.</w:t>
            </w:r>
          </w:p>
        </w:tc>
      </w:tr>
      <w:tr w:rsidR="00FF5878" w:rsidRPr="009C54AE" w14:paraId="0F380E9C" w14:textId="77777777" w:rsidTr="00FF5878">
        <w:tc>
          <w:tcPr>
            <w:tcW w:w="9520" w:type="dxa"/>
          </w:tcPr>
          <w:p w14:paraId="07CAEECE" w14:textId="710F04C0" w:rsidR="00FF5878" w:rsidRPr="00FF5878" w:rsidRDefault="00FF5878" w:rsidP="00FF587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F5878">
              <w:rPr>
                <w:rFonts w:ascii="Corbel" w:hAnsi="Corbel"/>
                <w:sz w:val="24"/>
                <w:szCs w:val="24"/>
              </w:rPr>
              <w:t>Praktyczne zastosowanie sprawozdań merytorycznych organizacji pożytku publicznego na przykładzie województwa podkarpackiego.</w:t>
            </w:r>
          </w:p>
        </w:tc>
      </w:tr>
      <w:tr w:rsidR="00FF5878" w:rsidRPr="009C54AE" w14:paraId="17BE3646" w14:textId="77777777" w:rsidTr="00FF5878">
        <w:tc>
          <w:tcPr>
            <w:tcW w:w="9520" w:type="dxa"/>
          </w:tcPr>
          <w:p w14:paraId="19C0E281" w14:textId="68363AD9" w:rsidR="00FF5878" w:rsidRPr="00FF5878" w:rsidRDefault="00FF5878" w:rsidP="00FF587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F5878">
              <w:rPr>
                <w:rFonts w:ascii="Corbel" w:hAnsi="Corbel"/>
                <w:sz w:val="24"/>
                <w:szCs w:val="24"/>
              </w:rPr>
              <w:t xml:space="preserve">Pojęcie wolontariatu, pracy </w:t>
            </w:r>
            <w:proofErr w:type="spellStart"/>
            <w:r w:rsidRPr="00FF5878">
              <w:rPr>
                <w:rFonts w:ascii="Corbel" w:hAnsi="Corbel"/>
                <w:sz w:val="24"/>
                <w:szCs w:val="24"/>
              </w:rPr>
              <w:t>wolontarystycznej</w:t>
            </w:r>
            <w:proofErr w:type="spellEnd"/>
            <w:r w:rsidRPr="00FF5878">
              <w:rPr>
                <w:rFonts w:ascii="Corbel" w:hAnsi="Corbel"/>
                <w:sz w:val="24"/>
                <w:szCs w:val="24"/>
              </w:rPr>
              <w:t xml:space="preserve"> i wolontariusza.</w:t>
            </w:r>
            <w:r w:rsidRPr="00FF587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FF5878">
              <w:rPr>
                <w:rFonts w:ascii="Corbel" w:hAnsi="Corbel"/>
                <w:sz w:val="24"/>
                <w:szCs w:val="24"/>
              </w:rPr>
              <w:t>Wolontariusz - jego prawa i obowiązki. Prawa i obowiązki instytucji korzystającej z pracy wolontariusza. Centra Wolontariatu w Polsce.</w:t>
            </w:r>
          </w:p>
        </w:tc>
      </w:tr>
      <w:tr w:rsidR="00FF5878" w:rsidRPr="009C54AE" w14:paraId="26B83550" w14:textId="77777777" w:rsidTr="00FF5878">
        <w:tc>
          <w:tcPr>
            <w:tcW w:w="9520" w:type="dxa"/>
          </w:tcPr>
          <w:p w14:paraId="408AC519" w14:textId="037C95D7" w:rsidR="00FF5878" w:rsidRPr="00FF5878" w:rsidRDefault="00FF5878" w:rsidP="00FF587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F5878">
              <w:rPr>
                <w:rFonts w:ascii="Corbel" w:hAnsi="Corbel"/>
                <w:sz w:val="24"/>
                <w:szCs w:val="24"/>
              </w:rPr>
              <w:t>Wolontariat w instytucjach publicznych i organizacjach pozarządowych. Wolontariat międzynarodowy.</w:t>
            </w:r>
          </w:p>
        </w:tc>
      </w:tr>
    </w:tbl>
    <w:p w14:paraId="08FEFD8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951BC93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5C3D83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993BD7A" w14:textId="444DA306" w:rsidR="00FF5878" w:rsidRPr="00FF5878" w:rsidRDefault="00FF5878" w:rsidP="00FF5878">
      <w:pPr>
        <w:pStyle w:val="Punktygwne"/>
        <w:tabs>
          <w:tab w:val="left" w:pos="284"/>
        </w:tabs>
        <w:spacing w:before="0" w:after="0"/>
        <w:rPr>
          <w:rFonts w:ascii="Corbel" w:hAnsi="Corbel"/>
          <w:bCs/>
          <w:smallCaps w:val="0"/>
          <w:szCs w:val="24"/>
        </w:rPr>
      </w:pPr>
      <w:r w:rsidRPr="00FF5878">
        <w:rPr>
          <w:rFonts w:ascii="Corbel" w:hAnsi="Corbel"/>
          <w:bCs/>
          <w:smallCaps w:val="0"/>
          <w:szCs w:val="24"/>
        </w:rPr>
        <w:t>Analiza tekstów z dyskusją, wykład z prezentacją multimedialną.</w:t>
      </w:r>
    </w:p>
    <w:p w14:paraId="4180CB2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4FED377" w14:textId="13784D2E" w:rsidR="0085747A" w:rsidRPr="009C54AE" w:rsidRDefault="00B03819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C61DC5"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F03417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F345C6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1C8AB1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F06C127" w14:textId="77777777" w:rsidTr="00BF7014">
        <w:tc>
          <w:tcPr>
            <w:tcW w:w="1962" w:type="dxa"/>
            <w:vAlign w:val="center"/>
          </w:tcPr>
          <w:p w14:paraId="6A57D25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62D36A9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F96D02E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7BD45EE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330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F7014" w:rsidRPr="009C54AE" w14:paraId="7E10F240" w14:textId="77777777" w:rsidTr="00BF7014">
        <w:tc>
          <w:tcPr>
            <w:tcW w:w="1962" w:type="dxa"/>
          </w:tcPr>
          <w:p w14:paraId="212CE50A" w14:textId="77777777" w:rsidR="00BF7014" w:rsidRPr="009C54AE" w:rsidRDefault="00BF7014" w:rsidP="00BF70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525B6B60" w14:textId="5BB5F9FA" w:rsidR="00BF7014" w:rsidRPr="009C54AE" w:rsidRDefault="00BF7014" w:rsidP="00BF7014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2A704E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18332B4D" w14:textId="75407BC9" w:rsidR="00BF7014" w:rsidRPr="009C54AE" w:rsidRDefault="00BF7014" w:rsidP="00BF70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BF7014" w:rsidRPr="009C54AE" w14:paraId="5BC8A7B9" w14:textId="77777777" w:rsidTr="00BF7014">
        <w:tc>
          <w:tcPr>
            <w:tcW w:w="1962" w:type="dxa"/>
          </w:tcPr>
          <w:p w14:paraId="6B2A73D0" w14:textId="77777777" w:rsidR="00BF7014" w:rsidRPr="009C54AE" w:rsidRDefault="00BF7014" w:rsidP="00BF70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6A9E86C" w14:textId="4F91446E" w:rsidR="00BF7014" w:rsidRPr="009C54AE" w:rsidRDefault="00BF7014" w:rsidP="00BF70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704E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4F466CCC" w14:textId="45D9B994" w:rsidR="00BF7014" w:rsidRPr="009C54AE" w:rsidRDefault="00BF7014" w:rsidP="00BF70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704E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BF7014" w:rsidRPr="009C54AE" w14:paraId="79FADC3A" w14:textId="77777777" w:rsidTr="00BF7014">
        <w:tc>
          <w:tcPr>
            <w:tcW w:w="1962" w:type="dxa"/>
          </w:tcPr>
          <w:p w14:paraId="65DD589D" w14:textId="414BAA5F" w:rsidR="00BF7014" w:rsidRPr="009C54AE" w:rsidRDefault="00BF7014" w:rsidP="00BF70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779D71E6" w14:textId="4FC358B2" w:rsidR="00BF7014" w:rsidRPr="009C54AE" w:rsidRDefault="00BF7014" w:rsidP="00BF70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704E">
              <w:rPr>
                <w:rFonts w:ascii="Corbel" w:hAnsi="Corbel"/>
                <w:b w:val="0"/>
                <w:szCs w:val="24"/>
              </w:rPr>
              <w:t xml:space="preserve"> kolokwium</w:t>
            </w:r>
          </w:p>
        </w:tc>
        <w:tc>
          <w:tcPr>
            <w:tcW w:w="2117" w:type="dxa"/>
          </w:tcPr>
          <w:p w14:paraId="6E276FD9" w14:textId="4CB1460C" w:rsidR="00BF7014" w:rsidRPr="009C54AE" w:rsidRDefault="00BF7014" w:rsidP="00BF70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704E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BF7014" w:rsidRPr="009C54AE" w14:paraId="689783E6" w14:textId="77777777" w:rsidTr="00BF7014">
        <w:tc>
          <w:tcPr>
            <w:tcW w:w="1962" w:type="dxa"/>
          </w:tcPr>
          <w:p w14:paraId="656C23CD" w14:textId="521FD17A" w:rsidR="00BF7014" w:rsidRPr="009C54AE" w:rsidRDefault="00BF7014" w:rsidP="00BF70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00A65BAC" w14:textId="4FFE8AE3" w:rsidR="00BF7014" w:rsidRPr="009C54AE" w:rsidRDefault="00BF7014" w:rsidP="00BF70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704E">
              <w:rPr>
                <w:rFonts w:ascii="Corbel" w:hAnsi="Corbel"/>
                <w:b w:val="0"/>
                <w:szCs w:val="24"/>
              </w:rPr>
              <w:t>obser</w:t>
            </w:r>
            <w:r>
              <w:rPr>
                <w:rFonts w:ascii="Corbel" w:hAnsi="Corbel"/>
                <w:b w:val="0"/>
                <w:szCs w:val="24"/>
              </w:rPr>
              <w:t>wacja w trakcie zajęć</w:t>
            </w:r>
          </w:p>
        </w:tc>
        <w:tc>
          <w:tcPr>
            <w:tcW w:w="2117" w:type="dxa"/>
          </w:tcPr>
          <w:p w14:paraId="0917940E" w14:textId="47D907AF" w:rsidR="00BF7014" w:rsidRPr="009C54AE" w:rsidRDefault="00BF7014" w:rsidP="00BF70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704E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3BD7475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D893FF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2BB26ABD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08DCA71" w14:textId="77777777" w:rsidTr="00923D7D">
        <w:tc>
          <w:tcPr>
            <w:tcW w:w="9670" w:type="dxa"/>
          </w:tcPr>
          <w:p w14:paraId="7DC50C79" w14:textId="77777777" w:rsidR="006E3E74" w:rsidRPr="008B1A2B" w:rsidRDefault="006E3E74" w:rsidP="006E3E74">
            <w:pPr>
              <w:spacing w:after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8B1A2B">
              <w:rPr>
                <w:rFonts w:ascii="Corbel" w:hAnsi="Corbel"/>
                <w:b/>
                <w:sz w:val="24"/>
                <w:szCs w:val="24"/>
              </w:rPr>
              <w:t>Elementy składowe oceny zaliczeniowej:</w:t>
            </w:r>
          </w:p>
          <w:p w14:paraId="0B7C81C2" w14:textId="0E53CA04" w:rsidR="006E3E74" w:rsidRPr="008B1A2B" w:rsidRDefault="002F1A0C" w:rsidP="006E3E7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 Ocena końcowa z kolokwium zaliczeniowego</w:t>
            </w:r>
            <w:r w:rsidR="006E3E74" w:rsidRPr="008B1A2B">
              <w:rPr>
                <w:rFonts w:ascii="Corbel" w:hAnsi="Corbel"/>
                <w:sz w:val="24"/>
                <w:szCs w:val="24"/>
              </w:rPr>
              <w:t xml:space="preserve"> – 100 %.</w:t>
            </w:r>
          </w:p>
          <w:p w14:paraId="428AB66F" w14:textId="77777777" w:rsidR="006E3E74" w:rsidRPr="008B1A2B" w:rsidRDefault="006E3E74" w:rsidP="006E3E7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B1A2B">
              <w:rPr>
                <w:rFonts w:ascii="Corbel" w:hAnsi="Corbel"/>
                <w:sz w:val="24"/>
                <w:szCs w:val="24"/>
              </w:rPr>
              <w:t>2. Aktywność na zajęciach i udział w dys</w:t>
            </w:r>
            <w:r>
              <w:rPr>
                <w:rFonts w:ascii="Corbel" w:hAnsi="Corbel"/>
                <w:sz w:val="24"/>
                <w:szCs w:val="24"/>
              </w:rPr>
              <w:t>kusji – dodatkowo maksymalnie 5</w:t>
            </w:r>
            <w:r w:rsidRPr="008B1A2B">
              <w:rPr>
                <w:rFonts w:ascii="Corbel" w:hAnsi="Corbel"/>
                <w:sz w:val="24"/>
                <w:szCs w:val="24"/>
              </w:rPr>
              <w:t>%</w:t>
            </w:r>
            <w:r>
              <w:rPr>
                <w:rFonts w:ascii="Corbel" w:hAnsi="Corbel"/>
                <w:sz w:val="24"/>
                <w:szCs w:val="24"/>
              </w:rPr>
              <w:t xml:space="preserve"> (% nie uwzględniane, gdy student osiągnie wynik 100%)</w:t>
            </w:r>
            <w:r w:rsidRPr="008B1A2B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5E859AB0" w14:textId="77777777" w:rsidR="006E3E74" w:rsidRDefault="006E3E74" w:rsidP="006E3E7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</w:t>
            </w:r>
            <w:r w:rsidRPr="008B1A2B">
              <w:rPr>
                <w:rFonts w:ascii="Corbel" w:hAnsi="Corbel"/>
                <w:sz w:val="24"/>
                <w:szCs w:val="24"/>
              </w:rPr>
              <w:t>Zaświadczenie potwierdzające bycie aktywnym wolontariuszem w organizacji trzeciego sektora – dodatkowo 5%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E2693">
              <w:rPr>
                <w:rFonts w:ascii="Corbel" w:hAnsi="Corbel"/>
                <w:sz w:val="24"/>
                <w:szCs w:val="24"/>
              </w:rPr>
              <w:t>(% nie uwzględniane, gdy student osiągnie wynik 100%)</w:t>
            </w:r>
            <w:r w:rsidRPr="008B1A2B">
              <w:rPr>
                <w:rFonts w:ascii="Corbel" w:hAnsi="Corbel"/>
                <w:sz w:val="24"/>
                <w:szCs w:val="24"/>
              </w:rPr>
              <w:t>.</w:t>
            </w:r>
          </w:p>
          <w:p w14:paraId="468C2E06" w14:textId="77777777" w:rsidR="006E3E74" w:rsidRPr="008B1A2B" w:rsidRDefault="006E3E74" w:rsidP="006E3E7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0ACE7F17" w14:textId="77777777" w:rsidR="006E3E74" w:rsidRPr="008B1A2B" w:rsidRDefault="006E3E74" w:rsidP="006E3E74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8B1A2B">
              <w:rPr>
                <w:rFonts w:ascii="Corbel" w:hAnsi="Corbel"/>
                <w:sz w:val="24"/>
                <w:szCs w:val="24"/>
              </w:rPr>
              <w:t>Łączna suma punktów procentowych (%) uzyskanych z każdego zadania cząstkowego, będzie ostatecznie odnoszona do skali z oceną finalną (od 2.0 do 5.0), która jest załączona poniżej:</w:t>
            </w:r>
          </w:p>
          <w:p w14:paraId="2EEE3FD7" w14:textId="77777777" w:rsidR="006E3E74" w:rsidRPr="008B1A2B" w:rsidRDefault="006E3E74" w:rsidP="006E3E74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8B1A2B">
              <w:rPr>
                <w:rFonts w:ascii="Corbel" w:hAnsi="Corbel"/>
                <w:sz w:val="24"/>
                <w:szCs w:val="24"/>
              </w:rPr>
              <w:t>• 91% - 100% (5.0)</w:t>
            </w:r>
          </w:p>
          <w:p w14:paraId="0513F493" w14:textId="77777777" w:rsidR="006E3E74" w:rsidRPr="008B1A2B" w:rsidRDefault="006E3E74" w:rsidP="006E3E74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8B1A2B">
              <w:rPr>
                <w:rFonts w:ascii="Corbel" w:hAnsi="Corbel"/>
                <w:sz w:val="24"/>
                <w:szCs w:val="24"/>
              </w:rPr>
              <w:t>• 82% - 90% (4.5)</w:t>
            </w:r>
          </w:p>
          <w:p w14:paraId="699A5A3B" w14:textId="77777777" w:rsidR="006E3E74" w:rsidRPr="008B1A2B" w:rsidRDefault="006E3E74" w:rsidP="006E3E74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8B1A2B">
              <w:rPr>
                <w:rFonts w:ascii="Corbel" w:hAnsi="Corbel"/>
                <w:sz w:val="24"/>
                <w:szCs w:val="24"/>
              </w:rPr>
              <w:t>• 73% - 81% (4.0)</w:t>
            </w:r>
          </w:p>
          <w:p w14:paraId="6184776D" w14:textId="77777777" w:rsidR="006E3E74" w:rsidRPr="008B1A2B" w:rsidRDefault="006E3E74" w:rsidP="006E3E74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8B1A2B">
              <w:rPr>
                <w:rFonts w:ascii="Corbel" w:hAnsi="Corbel"/>
                <w:sz w:val="24"/>
                <w:szCs w:val="24"/>
              </w:rPr>
              <w:t>• 64% - 72% (3.5)</w:t>
            </w:r>
          </w:p>
          <w:p w14:paraId="31E68350" w14:textId="77777777" w:rsidR="006E3E74" w:rsidRPr="008B1A2B" w:rsidRDefault="006E3E74" w:rsidP="006E3E74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8B1A2B">
              <w:rPr>
                <w:rFonts w:ascii="Corbel" w:hAnsi="Corbel"/>
                <w:sz w:val="24"/>
                <w:szCs w:val="24"/>
              </w:rPr>
              <w:t>• 55% - 63% (3.0)</w:t>
            </w:r>
          </w:p>
          <w:p w14:paraId="326D1C40" w14:textId="6A8934FC" w:rsidR="00923D7D" w:rsidRPr="009C54AE" w:rsidRDefault="006E3E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B1A2B">
              <w:rPr>
                <w:rFonts w:ascii="Corbel" w:hAnsi="Corbel"/>
                <w:b w:val="0"/>
                <w:szCs w:val="24"/>
              </w:rPr>
              <w:t>• poniżej 55% (2.0).</w:t>
            </w:r>
          </w:p>
          <w:p w14:paraId="1EE19E9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A9C24B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3A891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7AAA2D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1D1B03ED" w14:textId="77777777" w:rsidTr="006E3E74">
        <w:tc>
          <w:tcPr>
            <w:tcW w:w="4902" w:type="dxa"/>
            <w:vAlign w:val="center"/>
          </w:tcPr>
          <w:p w14:paraId="6836816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0E1029A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6E3E74" w:rsidRPr="009C54AE" w14:paraId="6F77A00B" w14:textId="77777777" w:rsidTr="006E3E74">
        <w:tc>
          <w:tcPr>
            <w:tcW w:w="4902" w:type="dxa"/>
          </w:tcPr>
          <w:p w14:paraId="3072522C" w14:textId="77777777" w:rsidR="006E3E74" w:rsidRPr="009C54AE" w:rsidRDefault="006E3E74" w:rsidP="006E3E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2CC728DE" w14:textId="287EBE70" w:rsidR="006E3E74" w:rsidRPr="009C54AE" w:rsidRDefault="006E3E74" w:rsidP="006E3E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6E3E74" w:rsidRPr="009C54AE" w14:paraId="51172C04" w14:textId="77777777" w:rsidTr="006E3E74">
        <w:tc>
          <w:tcPr>
            <w:tcW w:w="4902" w:type="dxa"/>
          </w:tcPr>
          <w:p w14:paraId="5B43A634" w14:textId="77777777" w:rsidR="006E3E74" w:rsidRPr="009C54AE" w:rsidRDefault="006E3E74" w:rsidP="006E3E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D4BFB6C" w14:textId="77777777" w:rsidR="006E3E74" w:rsidRPr="009C54AE" w:rsidRDefault="006E3E74" w:rsidP="006E3E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76F9329A" w14:textId="735D187B" w:rsidR="006E3E74" w:rsidRPr="009C54AE" w:rsidRDefault="006E3E74" w:rsidP="006E3E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6E3E74" w:rsidRPr="009C54AE" w14:paraId="55501A21" w14:textId="77777777" w:rsidTr="006E3E74">
        <w:tc>
          <w:tcPr>
            <w:tcW w:w="4902" w:type="dxa"/>
          </w:tcPr>
          <w:p w14:paraId="07C32D0B" w14:textId="63AA208A" w:rsidR="006E3E74" w:rsidRPr="009C54AE" w:rsidRDefault="006E3E74" w:rsidP="006E3E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65A3BB2A" w14:textId="2B7B7549" w:rsidR="006E3E74" w:rsidRPr="009C54AE" w:rsidRDefault="006E3E74" w:rsidP="006E3E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6E3E74" w:rsidRPr="009C54AE" w14:paraId="5F682B8A" w14:textId="77777777" w:rsidTr="006E3E74">
        <w:tc>
          <w:tcPr>
            <w:tcW w:w="4902" w:type="dxa"/>
          </w:tcPr>
          <w:p w14:paraId="7D073A4D" w14:textId="77777777" w:rsidR="006E3E74" w:rsidRPr="009C54AE" w:rsidRDefault="006E3E74" w:rsidP="006E3E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1954A5C5" w14:textId="0CDF33C7" w:rsidR="006E3E74" w:rsidRPr="009C54AE" w:rsidRDefault="006E3E74" w:rsidP="006E3E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6E3E74" w:rsidRPr="009C54AE" w14:paraId="0115E9E0" w14:textId="77777777" w:rsidTr="006E3E74">
        <w:tc>
          <w:tcPr>
            <w:tcW w:w="4902" w:type="dxa"/>
          </w:tcPr>
          <w:p w14:paraId="3A5B3715" w14:textId="77777777" w:rsidR="006E3E74" w:rsidRPr="009C54AE" w:rsidRDefault="006E3E74" w:rsidP="006E3E7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585CF453" w14:textId="69D2135C" w:rsidR="006E3E74" w:rsidRPr="009C54AE" w:rsidRDefault="006E3E74" w:rsidP="006E3E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E2693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40B9E20F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6222F5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87E21D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9E653F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03819" w:rsidRPr="009C54AE" w14:paraId="37F0A5EE" w14:textId="77777777" w:rsidTr="0071620A">
        <w:trPr>
          <w:trHeight w:val="397"/>
        </w:trPr>
        <w:tc>
          <w:tcPr>
            <w:tcW w:w="3544" w:type="dxa"/>
          </w:tcPr>
          <w:p w14:paraId="1430BA93" w14:textId="77777777" w:rsidR="00B03819" w:rsidRPr="009C54AE" w:rsidRDefault="00B03819" w:rsidP="00B038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C724C94" w14:textId="2DDB91BA" w:rsidR="00B03819" w:rsidRPr="009C54AE" w:rsidRDefault="00B03819" w:rsidP="00B038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4647">
              <w:rPr>
                <w:rFonts w:ascii="Corbel" w:hAnsi="Corbel"/>
                <w:color w:val="000000"/>
                <w:szCs w:val="24"/>
              </w:rPr>
              <w:t>Nie dotyczy</w:t>
            </w:r>
          </w:p>
        </w:tc>
      </w:tr>
      <w:tr w:rsidR="00B03819" w:rsidRPr="009C54AE" w14:paraId="70B03BE9" w14:textId="77777777" w:rsidTr="0071620A">
        <w:trPr>
          <w:trHeight w:val="397"/>
        </w:trPr>
        <w:tc>
          <w:tcPr>
            <w:tcW w:w="3544" w:type="dxa"/>
          </w:tcPr>
          <w:p w14:paraId="261A5EF9" w14:textId="77777777" w:rsidR="00B03819" w:rsidRPr="009C54AE" w:rsidRDefault="00B03819" w:rsidP="00B038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CBA432F" w14:textId="4AF8880C" w:rsidR="00B03819" w:rsidRPr="009C54AE" w:rsidRDefault="00B03819" w:rsidP="00B038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4647">
              <w:rPr>
                <w:rFonts w:ascii="Corbel" w:hAnsi="Corbel"/>
                <w:color w:val="000000"/>
                <w:szCs w:val="24"/>
              </w:rPr>
              <w:t>Nie dotyczy</w:t>
            </w:r>
          </w:p>
        </w:tc>
      </w:tr>
    </w:tbl>
    <w:p w14:paraId="33F751AE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0559C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1250F6EA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3"/>
      </w:tblGrid>
      <w:tr w:rsidR="006C7FB3" w:rsidRPr="009C54AE" w14:paraId="4627E50B" w14:textId="77777777" w:rsidTr="0071620A">
        <w:trPr>
          <w:trHeight w:val="397"/>
        </w:trPr>
        <w:tc>
          <w:tcPr>
            <w:tcW w:w="7513" w:type="dxa"/>
          </w:tcPr>
          <w:p w14:paraId="41E4A36E" w14:textId="77777777" w:rsidR="006C7FB3" w:rsidRPr="00AE2693" w:rsidRDefault="006C7FB3" w:rsidP="006C7FB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AE2693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0961E3D3" w14:textId="0D197E32" w:rsidR="006C7FB3" w:rsidRPr="00657545" w:rsidRDefault="006C7FB3" w:rsidP="0065754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AE26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Charycka</w:t>
            </w:r>
            <w:proofErr w:type="spellEnd"/>
            <w:r w:rsidRPr="00AE26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B., Gumkowska M.</w:t>
            </w:r>
            <w:r w:rsidR="0029534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(2019)</w:t>
            </w:r>
            <w:r w:rsidR="006575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AE26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AE269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Kondycja organizacji pozarządowych 2018</w:t>
            </w:r>
            <w:r w:rsidR="006575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Warszawa:</w:t>
            </w:r>
            <w:r w:rsidRPr="00AE26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Stowarzy</w:t>
            </w:r>
            <w:r w:rsidR="006575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szenie Klon/Jawor</w:t>
            </w:r>
            <w:r w:rsidRPr="00AE26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5D30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Pobrano z:</w:t>
            </w:r>
            <w:r w:rsidR="00657545">
              <w:t xml:space="preserve"> </w:t>
            </w:r>
            <w:r w:rsidR="00670D61" w:rsidRPr="00670D6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https://api.ngo.pl/media/get/108904</w:t>
            </w:r>
            <w:r w:rsidR="00670D6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Dnia (2021, 09, 14).</w:t>
            </w:r>
          </w:p>
          <w:p w14:paraId="0B6DD079" w14:textId="5FFE5306" w:rsidR="006C7FB3" w:rsidRPr="00AE2693" w:rsidRDefault="006C7FB3" w:rsidP="006C7FB3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E2693">
              <w:rPr>
                <w:rFonts w:ascii="Corbel" w:hAnsi="Corbel"/>
                <w:b w:val="0"/>
                <w:smallCaps w:val="0"/>
                <w:szCs w:val="24"/>
              </w:rPr>
              <w:t>Chrzczonowicz</w:t>
            </w:r>
            <w:proofErr w:type="spellEnd"/>
            <w:r w:rsidRPr="00AE2693">
              <w:rPr>
                <w:rFonts w:ascii="Corbel" w:hAnsi="Corbel"/>
                <w:b w:val="0"/>
                <w:smallCaps w:val="0"/>
                <w:szCs w:val="24"/>
              </w:rPr>
              <w:t xml:space="preserve"> M.</w:t>
            </w:r>
            <w:r w:rsidR="00657545">
              <w:rPr>
                <w:rFonts w:ascii="Corbel" w:hAnsi="Corbel"/>
                <w:b w:val="0"/>
                <w:smallCaps w:val="0"/>
                <w:szCs w:val="24"/>
              </w:rPr>
              <w:t xml:space="preserve"> (2015).</w:t>
            </w:r>
            <w:r w:rsidRPr="00AE269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AE2693">
              <w:rPr>
                <w:rFonts w:ascii="Corbel" w:hAnsi="Corbel"/>
                <w:b w:val="0"/>
                <w:i/>
                <w:smallCaps w:val="0"/>
                <w:szCs w:val="24"/>
              </w:rPr>
              <w:t>Organizacje pożytku publicznego. Uzyskanie statusu OPP,</w:t>
            </w:r>
            <w:r w:rsidR="0065754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przywileje, obowiązki, kontrola.</w:t>
            </w:r>
            <w:r w:rsidR="00657545">
              <w:rPr>
                <w:rFonts w:ascii="Corbel" w:hAnsi="Corbel"/>
                <w:b w:val="0"/>
                <w:smallCaps w:val="0"/>
                <w:szCs w:val="24"/>
              </w:rPr>
              <w:t xml:space="preserve"> Warszawa:</w:t>
            </w:r>
            <w:r w:rsidRPr="00AE2693">
              <w:rPr>
                <w:rFonts w:ascii="Corbel" w:hAnsi="Corbel"/>
                <w:b w:val="0"/>
                <w:smallCaps w:val="0"/>
                <w:szCs w:val="24"/>
              </w:rPr>
              <w:t xml:space="preserve"> Stowarzyszenie Klon/Jawor, Warszawa 2015.</w:t>
            </w:r>
          </w:p>
          <w:p w14:paraId="650D0B9A" w14:textId="0A5A5CBE" w:rsidR="006C7FB3" w:rsidRDefault="0091103D" w:rsidP="006C7FB3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Halszka-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Kurleto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 (2008).</w:t>
            </w:r>
            <w:r w:rsidR="006C7FB3" w:rsidRPr="00AE269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C7FB3" w:rsidRPr="00AE2693">
              <w:rPr>
                <w:rFonts w:ascii="Corbel" w:hAnsi="Corbel"/>
                <w:b w:val="0"/>
                <w:i/>
                <w:smallCaps w:val="0"/>
                <w:szCs w:val="24"/>
              </w:rPr>
              <w:t>Organizacje pożytku publicznego. Rozwiązan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ia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prawne-funkcjonowanie-rozwój</w:t>
            </w:r>
            <w:proofErr w:type="spellEnd"/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. Kraków:</w:t>
            </w:r>
            <w:r w:rsidR="006C7FB3" w:rsidRPr="00AE2693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Wydawnictwo UJ</w:t>
            </w:r>
            <w:r w:rsidR="006C7FB3" w:rsidRPr="00AE269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DEAFC00" w14:textId="21CD93CD" w:rsidR="00F31315" w:rsidRPr="00F31315" w:rsidRDefault="00F31315" w:rsidP="00F3131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E2693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wapiszewska M., Kwapiszewski J. (2012).</w:t>
            </w:r>
            <w:r w:rsidRPr="00AE269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AE2693">
              <w:rPr>
                <w:rFonts w:ascii="Corbel" w:hAnsi="Corbel"/>
                <w:b w:val="0"/>
                <w:i/>
                <w:smallCaps w:val="0"/>
                <w:szCs w:val="24"/>
              </w:rPr>
              <w:t>Polityka społecz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na, praca socjalna i wolontariat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Piła:</w:t>
            </w:r>
            <w:r w:rsidRPr="00AE2693">
              <w:rPr>
                <w:rFonts w:ascii="Corbel" w:hAnsi="Corbel"/>
                <w:b w:val="0"/>
                <w:smallCaps w:val="0"/>
                <w:szCs w:val="24"/>
              </w:rPr>
              <w:t xml:space="preserve"> Państwowa Wyższa Szkoła Zawodowa im. Stanis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ława Staszica w Pile.</w:t>
            </w:r>
          </w:p>
          <w:p w14:paraId="40830E94" w14:textId="260AEFB3" w:rsidR="006C7FB3" w:rsidRPr="00F31315" w:rsidRDefault="00F31315" w:rsidP="00F3131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Łysoń P.,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Szlubowska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 (2021)</w:t>
            </w:r>
            <w:r w:rsidRPr="00AE269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AE2693">
              <w:rPr>
                <w:rFonts w:ascii="Corbel" w:hAnsi="Corbel"/>
                <w:b w:val="0"/>
                <w:i/>
                <w:smallCaps w:val="0"/>
                <w:szCs w:val="24"/>
              </w:rPr>
              <w:t>Organizacje pożytku publicznego i 1%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w 2019r./2020 r.</w:t>
            </w:r>
            <w:r w:rsidRPr="00AE269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Warszawa: GUS</w:t>
            </w:r>
            <w:r w:rsidRPr="00AE2693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Pobrano z: </w:t>
            </w:r>
            <w:r w:rsidR="00670D61" w:rsidRPr="00670D61">
              <w:rPr>
                <w:rFonts w:ascii="Corbel" w:hAnsi="Corbel"/>
                <w:b w:val="0"/>
                <w:smallCaps w:val="0"/>
                <w:szCs w:val="24"/>
              </w:rPr>
              <w:t>https://stat.gov.pl/obszary-tematyczne/gospodarka-spoleczna-wolontariat/gospodarka-spoleczna-trzeci-sektor/organizacje-pozytku-publicznego-i-1-w-2019-roku,4,5.html</w:t>
            </w:r>
            <w:r w:rsidR="00670D61">
              <w:rPr>
                <w:rFonts w:ascii="Corbel" w:hAnsi="Corbel"/>
                <w:b w:val="0"/>
                <w:smallCaps w:val="0"/>
                <w:szCs w:val="24"/>
              </w:rPr>
              <w:t>, Dnia (2021, 09, 14).</w:t>
            </w:r>
          </w:p>
          <w:p w14:paraId="64C0C833" w14:textId="7782ECED" w:rsidR="00F31315" w:rsidRPr="00F31315" w:rsidRDefault="00F31315" w:rsidP="00F3131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E2693">
              <w:rPr>
                <w:rFonts w:ascii="Corbel" w:hAnsi="Corbel"/>
                <w:b w:val="0"/>
                <w:smallCaps w:val="0"/>
                <w:szCs w:val="24"/>
              </w:rPr>
              <w:t>Matyjas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B. (2009).</w:t>
            </w:r>
            <w:r w:rsidRPr="00AE269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AE2693">
              <w:rPr>
                <w:rFonts w:ascii="Corbel" w:hAnsi="Corbel"/>
                <w:b w:val="0"/>
                <w:i/>
                <w:smallCaps w:val="0"/>
                <w:szCs w:val="24"/>
              </w:rPr>
              <w:t>Wolontariat jako działanie prospołeczne w obszarze pomocy społecznej i pracy socjalnej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Kielce:</w:t>
            </w:r>
            <w:r w:rsidRPr="00AE2693">
              <w:rPr>
                <w:rFonts w:ascii="Corbel" w:hAnsi="Corbel"/>
                <w:b w:val="0"/>
                <w:smallCaps w:val="0"/>
                <w:szCs w:val="24"/>
              </w:rPr>
              <w:t xml:space="preserve"> Wszec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hnica Świętokrzyska</w:t>
            </w:r>
            <w:r w:rsidRPr="00AE269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E6288C9" w14:textId="146EFC50" w:rsidR="006C7FB3" w:rsidRDefault="006C7FB3" w:rsidP="00670D61">
            <w:pPr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E2693">
              <w:rPr>
                <w:rFonts w:ascii="Corbel" w:hAnsi="Corbel"/>
                <w:sz w:val="24"/>
                <w:szCs w:val="24"/>
              </w:rPr>
              <w:t>Ustawa z  dnia 24</w:t>
            </w:r>
            <w:r>
              <w:rPr>
                <w:rFonts w:ascii="Corbel" w:hAnsi="Corbel"/>
                <w:sz w:val="24"/>
                <w:szCs w:val="24"/>
              </w:rPr>
              <w:t xml:space="preserve"> kwietnia </w:t>
            </w:r>
            <w:r w:rsidRPr="00AE2693">
              <w:rPr>
                <w:rFonts w:ascii="Corbel" w:hAnsi="Corbel"/>
                <w:sz w:val="24"/>
                <w:szCs w:val="24"/>
              </w:rPr>
              <w:t>2003 o działalności pożytku publicznego i o wolontariacie (Dz.U. Nr 96 poz. 873)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670D61">
              <w:rPr>
                <w:rFonts w:ascii="Corbel" w:hAnsi="Corbel"/>
                <w:sz w:val="24"/>
                <w:szCs w:val="24"/>
              </w:rPr>
              <w:t xml:space="preserve"> Pobrano z: </w:t>
            </w:r>
            <w:r w:rsidR="00670D61" w:rsidRPr="00670D61">
              <w:rPr>
                <w:rFonts w:ascii="Corbel" w:hAnsi="Corbel"/>
                <w:sz w:val="24"/>
                <w:szCs w:val="24"/>
              </w:rPr>
              <w:t>http://isap.sejm.gov.pl/isap.nsf/download.xsp/WDU20030960873/U/D20030873Lj.pdf</w:t>
            </w:r>
            <w:r w:rsidR="00670D61">
              <w:rPr>
                <w:rFonts w:ascii="Corbel" w:hAnsi="Corbel"/>
                <w:sz w:val="24"/>
                <w:szCs w:val="24"/>
              </w:rPr>
              <w:t>, Dnia (2021, 09, 14).</w:t>
            </w:r>
          </w:p>
          <w:p w14:paraId="471D3285" w14:textId="12A227C3" w:rsidR="006C7FB3" w:rsidRPr="006C7FB3" w:rsidRDefault="006C7FB3" w:rsidP="00670D61">
            <w:pPr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C7FB3">
              <w:rPr>
                <w:rFonts w:ascii="Corbel" w:hAnsi="Corbel"/>
                <w:color w:val="000000"/>
                <w:sz w:val="24"/>
                <w:szCs w:val="24"/>
              </w:rPr>
              <w:t>Ustawa z dnia 15 września 2017 r. o Narodowym Instytucie Wolności – Centrum Rozwoju Społeczeństwa Obywat</w:t>
            </w:r>
            <w:r w:rsidR="00670D61">
              <w:rPr>
                <w:rFonts w:ascii="Corbel" w:hAnsi="Corbel"/>
                <w:color w:val="000000"/>
                <w:sz w:val="24"/>
                <w:szCs w:val="24"/>
              </w:rPr>
              <w:t xml:space="preserve">elskiego (Dz.U. 2017 poz. 1909). Pobrano z: </w:t>
            </w:r>
            <w:r w:rsidR="00670D61" w:rsidRPr="00670D61">
              <w:rPr>
                <w:rFonts w:ascii="Corbel" w:hAnsi="Corbel"/>
                <w:color w:val="000000"/>
                <w:sz w:val="24"/>
                <w:szCs w:val="24"/>
              </w:rPr>
              <w:t>https://isap.sejm.gov.pl/isap.nsf/DocDetails.xsp?id=WDU20170001909</w:t>
            </w:r>
            <w:r w:rsidR="00670D61">
              <w:rPr>
                <w:rFonts w:ascii="Corbel" w:hAnsi="Corbel"/>
                <w:color w:val="000000"/>
                <w:sz w:val="24"/>
                <w:szCs w:val="24"/>
              </w:rPr>
              <w:t xml:space="preserve"> , Dnia (2021, 09, 14).</w:t>
            </w:r>
          </w:p>
        </w:tc>
      </w:tr>
      <w:tr w:rsidR="006C7FB3" w:rsidRPr="009C54AE" w14:paraId="7AAED369" w14:textId="77777777" w:rsidTr="0071620A">
        <w:trPr>
          <w:trHeight w:val="397"/>
        </w:trPr>
        <w:tc>
          <w:tcPr>
            <w:tcW w:w="7513" w:type="dxa"/>
          </w:tcPr>
          <w:p w14:paraId="01717A2C" w14:textId="17016660" w:rsidR="006C7FB3" w:rsidRPr="00C914C0" w:rsidRDefault="006C7FB3" w:rsidP="00C914C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AE2693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0818963E" w14:textId="53B3EDCF" w:rsidR="00EB173F" w:rsidRPr="00EB173F" w:rsidRDefault="00EB173F" w:rsidP="00EB173F">
            <w:pPr>
              <w:numPr>
                <w:ilvl w:val="0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E2693">
              <w:rPr>
                <w:rFonts w:ascii="Corbel" w:hAnsi="Corbel"/>
                <w:sz w:val="24"/>
                <w:szCs w:val="24"/>
              </w:rPr>
              <w:t>Danielak-</w:t>
            </w:r>
            <w:proofErr w:type="spellStart"/>
            <w:r w:rsidRPr="00AE2693">
              <w:rPr>
                <w:rFonts w:ascii="Corbel" w:hAnsi="Corbel"/>
                <w:sz w:val="24"/>
                <w:szCs w:val="24"/>
              </w:rPr>
              <w:t>Chomać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AE2693">
              <w:rPr>
                <w:rFonts w:ascii="Corbel" w:hAnsi="Corbel"/>
                <w:sz w:val="24"/>
                <w:szCs w:val="24"/>
              </w:rPr>
              <w:t>Dobrowolska</w:t>
            </w:r>
            <w:r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AE2693">
              <w:rPr>
                <w:rFonts w:ascii="Corbel" w:hAnsi="Corbel"/>
                <w:sz w:val="24"/>
                <w:szCs w:val="24"/>
              </w:rPr>
              <w:t xml:space="preserve">Roguska </w:t>
            </w:r>
            <w:r>
              <w:rPr>
                <w:rFonts w:ascii="Corbel" w:hAnsi="Corbel"/>
                <w:sz w:val="24"/>
                <w:szCs w:val="24"/>
              </w:rPr>
              <w:t xml:space="preserve">A. (2010). </w:t>
            </w:r>
            <w:r w:rsidRPr="00AE2693">
              <w:rPr>
                <w:rFonts w:ascii="Corbel" w:hAnsi="Corbel"/>
                <w:i/>
                <w:sz w:val="24"/>
                <w:szCs w:val="24"/>
              </w:rPr>
              <w:t>Wolontariat w teorii i praktyce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AE2693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Siedlce: </w:t>
            </w:r>
            <w:r w:rsidRPr="00AE2693">
              <w:rPr>
                <w:rFonts w:ascii="Corbel" w:hAnsi="Corbel"/>
                <w:sz w:val="24"/>
                <w:szCs w:val="24"/>
              </w:rPr>
              <w:t>Fundacja na rzecz dzieci i m</w:t>
            </w:r>
            <w:r>
              <w:rPr>
                <w:rFonts w:ascii="Corbel" w:hAnsi="Corbel"/>
                <w:sz w:val="24"/>
                <w:szCs w:val="24"/>
              </w:rPr>
              <w:t>łodzieży „Szansa”.</w:t>
            </w:r>
          </w:p>
          <w:p w14:paraId="45A13212" w14:textId="77777777" w:rsidR="00EB173F" w:rsidRDefault="006C7FB3" w:rsidP="00EB173F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E269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Górecki M.</w:t>
            </w:r>
            <w:r w:rsidR="00C914C0">
              <w:rPr>
                <w:rFonts w:ascii="Corbel" w:hAnsi="Corbel"/>
                <w:b w:val="0"/>
                <w:smallCaps w:val="0"/>
                <w:szCs w:val="24"/>
              </w:rPr>
              <w:t xml:space="preserve"> (2013)</w:t>
            </w:r>
            <w:r w:rsidRPr="00AE269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AE2693">
              <w:rPr>
                <w:rFonts w:ascii="Corbel" w:hAnsi="Corbel"/>
                <w:b w:val="0"/>
                <w:i/>
                <w:smallCaps w:val="0"/>
                <w:szCs w:val="24"/>
              </w:rPr>
              <w:t>Idea, instytucjonalizacja i funkcje wolontariatu</w:t>
            </w:r>
            <w:r w:rsidR="00C914C0">
              <w:rPr>
                <w:rFonts w:ascii="Corbel" w:hAnsi="Corbel"/>
                <w:b w:val="0"/>
                <w:smallCaps w:val="0"/>
                <w:szCs w:val="24"/>
              </w:rPr>
              <w:t xml:space="preserve">. Warszawa: </w:t>
            </w:r>
            <w:r w:rsidRPr="00AE2693">
              <w:rPr>
                <w:rFonts w:ascii="Corbel" w:hAnsi="Corbel"/>
                <w:b w:val="0"/>
                <w:smallCaps w:val="0"/>
                <w:szCs w:val="24"/>
              </w:rPr>
              <w:t>Wydawnictw</w:t>
            </w:r>
            <w:r w:rsidR="00C914C0">
              <w:rPr>
                <w:rFonts w:ascii="Corbel" w:hAnsi="Corbel"/>
                <w:b w:val="0"/>
                <w:smallCaps w:val="0"/>
                <w:szCs w:val="24"/>
              </w:rPr>
              <w:t>o Akademickie Żak</w:t>
            </w:r>
            <w:r w:rsidRPr="00AE269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4029D75" w14:textId="597FEC6E" w:rsidR="006C7FB3" w:rsidRPr="00EB173F" w:rsidRDefault="00EB173F" w:rsidP="00EB173F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Jamroży K. (2017).</w:t>
            </w:r>
            <w:r w:rsidR="006C7FB3" w:rsidRPr="00EB173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C7FB3" w:rsidRPr="00EB173F">
              <w:rPr>
                <w:rFonts w:ascii="Corbel" w:hAnsi="Corbel"/>
                <w:b w:val="0"/>
                <w:i/>
                <w:smallCaps w:val="0"/>
                <w:szCs w:val="24"/>
              </w:rPr>
              <w:t>Charakter i skala działalnośc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i Caritas Diecezji Rzeszowskiej. </w:t>
            </w:r>
            <w:r w:rsidRPr="00EB173F">
              <w:rPr>
                <w:rFonts w:ascii="Corbel" w:hAnsi="Corbel"/>
                <w:b w:val="0"/>
                <w:smallCaps w:val="0"/>
                <w:szCs w:val="24"/>
              </w:rPr>
              <w:t>W: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 Garbarz (red.),</w:t>
            </w:r>
            <w:r w:rsidR="006C7FB3" w:rsidRPr="00EB173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C7FB3" w:rsidRPr="00EB173F">
              <w:rPr>
                <w:rFonts w:ascii="Corbel" w:hAnsi="Corbel"/>
                <w:b w:val="0"/>
                <w:i/>
                <w:smallCaps w:val="0"/>
                <w:szCs w:val="24"/>
              </w:rPr>
              <w:t>Miłość i dobroć. 25 lat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Caritas Diecezji Rzeszowskiej. </w:t>
            </w:r>
            <w:r w:rsidRPr="00EB173F">
              <w:rPr>
                <w:rFonts w:ascii="Corbel" w:hAnsi="Corbel"/>
                <w:b w:val="0"/>
                <w:smallCaps w:val="0"/>
                <w:szCs w:val="24"/>
              </w:rPr>
              <w:t>Rzeszów: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="006C7FB3" w:rsidRPr="00EB173F">
              <w:rPr>
                <w:rFonts w:ascii="Corbel" w:hAnsi="Corbel"/>
                <w:b w:val="0"/>
                <w:smallCaps w:val="0"/>
                <w:szCs w:val="24"/>
              </w:rPr>
              <w:t>Wydawnictwo i Drukarnia Die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cezji Rzeszowskiej</w:t>
            </w:r>
            <w:r w:rsidR="006C7FB3" w:rsidRPr="00EB173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B2612BD" w14:textId="07BFF7E2" w:rsidR="006C7FB3" w:rsidRPr="00EB173F" w:rsidRDefault="00C914C0" w:rsidP="00EB173F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E2693">
              <w:rPr>
                <w:rFonts w:ascii="Corbel" w:hAnsi="Corbel"/>
                <w:b w:val="0"/>
                <w:smallCaps w:val="0"/>
                <w:szCs w:val="24"/>
              </w:rPr>
              <w:t>Kola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 M., </w:t>
            </w:r>
            <w:r w:rsidRPr="00AE2693">
              <w:rPr>
                <w:rFonts w:ascii="Corbel" w:hAnsi="Corbel"/>
                <w:b w:val="0"/>
                <w:smallCaps w:val="0"/>
                <w:szCs w:val="24"/>
              </w:rPr>
              <w:t>Wasilewska-Ostrowska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K. M. (2012).</w:t>
            </w:r>
            <w:r w:rsidRPr="00AE269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AE2693">
              <w:rPr>
                <w:rFonts w:ascii="Corbel" w:hAnsi="Corbel"/>
                <w:b w:val="0"/>
                <w:i/>
                <w:smallCaps w:val="0"/>
                <w:szCs w:val="24"/>
              </w:rPr>
              <w:t>Wolontariat szansą rozwoju społecznego. Rekomendacje dla pracy socjalnej,</w:t>
            </w:r>
            <w:r w:rsidRPr="00AE269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Toruń: </w:t>
            </w:r>
            <w:r w:rsidRPr="00AE2693">
              <w:rPr>
                <w:rFonts w:ascii="Corbel" w:hAnsi="Corbel"/>
                <w:b w:val="0"/>
                <w:smallCaps w:val="0"/>
                <w:szCs w:val="24"/>
              </w:rPr>
              <w:t>Wydawnictwo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Edukacyjne Akapit.</w:t>
            </w:r>
          </w:p>
          <w:p w14:paraId="038AB0D7" w14:textId="2DD60F60" w:rsidR="006C7FB3" w:rsidRPr="006C7FB3" w:rsidRDefault="006C7FB3" w:rsidP="00EB173F">
            <w:pPr>
              <w:numPr>
                <w:ilvl w:val="0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C7FB3">
              <w:rPr>
                <w:rFonts w:ascii="Corbel" w:hAnsi="Corbel"/>
                <w:sz w:val="24"/>
                <w:szCs w:val="24"/>
              </w:rPr>
              <w:t>Wielgos-</w:t>
            </w:r>
            <w:proofErr w:type="spellStart"/>
            <w:r w:rsidRPr="006C7FB3">
              <w:rPr>
                <w:rFonts w:ascii="Corbel" w:hAnsi="Corbel"/>
                <w:sz w:val="24"/>
                <w:szCs w:val="24"/>
              </w:rPr>
              <w:t>Struck</w:t>
            </w:r>
            <w:proofErr w:type="spellEnd"/>
            <w:r w:rsidRPr="006C7FB3">
              <w:rPr>
                <w:rFonts w:ascii="Corbel" w:hAnsi="Corbel"/>
                <w:sz w:val="24"/>
                <w:szCs w:val="24"/>
              </w:rPr>
              <w:t xml:space="preserve"> R.</w:t>
            </w:r>
            <w:r w:rsidR="00EB173F">
              <w:rPr>
                <w:rFonts w:ascii="Corbel" w:hAnsi="Corbel"/>
                <w:sz w:val="24"/>
                <w:szCs w:val="24"/>
              </w:rPr>
              <w:t xml:space="preserve"> (2012).</w:t>
            </w:r>
            <w:r w:rsidRPr="006C7FB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C7FB3">
              <w:rPr>
                <w:rFonts w:ascii="Corbel" w:hAnsi="Corbel"/>
                <w:i/>
                <w:sz w:val="24"/>
                <w:szCs w:val="24"/>
              </w:rPr>
              <w:t>Uwarunkowania rozwoju współpracy instytucji publicznych i organizacji pozarządowych o obszarze lokalnej pomocy społecznej</w:t>
            </w:r>
            <w:r w:rsidR="00EB173F">
              <w:rPr>
                <w:rFonts w:ascii="Corbel" w:hAnsi="Corbel"/>
                <w:sz w:val="24"/>
                <w:szCs w:val="24"/>
              </w:rPr>
              <w:t>. W:</w:t>
            </w:r>
            <w:r w:rsidRPr="006C7FB3">
              <w:rPr>
                <w:rFonts w:ascii="Corbel" w:hAnsi="Corbel"/>
                <w:sz w:val="24"/>
                <w:szCs w:val="24"/>
              </w:rPr>
              <w:t xml:space="preserve"> W. Jedynak (red.), </w:t>
            </w:r>
            <w:r w:rsidRPr="006C7FB3">
              <w:rPr>
                <w:rFonts w:ascii="Corbel" w:hAnsi="Corbel"/>
                <w:i/>
                <w:sz w:val="24"/>
                <w:szCs w:val="24"/>
              </w:rPr>
              <w:t>Wyzwania dla pomocy społecznej w wymiarze lokalnym</w:t>
            </w:r>
            <w:r w:rsidR="00EB173F">
              <w:rPr>
                <w:rFonts w:ascii="Corbel" w:hAnsi="Corbel"/>
                <w:sz w:val="24"/>
                <w:szCs w:val="24"/>
              </w:rPr>
              <w:t>. Rzeszów:</w:t>
            </w:r>
            <w:r w:rsidRPr="006C7FB3">
              <w:rPr>
                <w:rFonts w:ascii="Corbel" w:hAnsi="Corbel"/>
                <w:sz w:val="24"/>
                <w:szCs w:val="24"/>
              </w:rPr>
              <w:t xml:space="preserve"> Wydawnictwo Uniwersy</w:t>
            </w:r>
            <w:r w:rsidR="00EB173F">
              <w:rPr>
                <w:rFonts w:ascii="Corbel" w:hAnsi="Corbel"/>
                <w:sz w:val="24"/>
                <w:szCs w:val="24"/>
              </w:rPr>
              <w:t>tetu Rzeszowskiego</w:t>
            </w:r>
            <w:r w:rsidRPr="006C7FB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1FF162E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A6BDFD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777A747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D93F0D" w14:textId="77777777" w:rsidR="00C56330" w:rsidRDefault="00C56330" w:rsidP="00C16ABF">
      <w:pPr>
        <w:spacing w:after="0" w:line="240" w:lineRule="auto"/>
      </w:pPr>
      <w:r>
        <w:separator/>
      </w:r>
    </w:p>
  </w:endnote>
  <w:endnote w:type="continuationSeparator" w:id="0">
    <w:p w14:paraId="2416AD88" w14:textId="77777777" w:rsidR="00C56330" w:rsidRDefault="00C5633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5017565"/>
      <w:docPartObj>
        <w:docPartGallery w:val="Page Numbers (Bottom of Page)"/>
        <w:docPartUnique/>
      </w:docPartObj>
    </w:sdtPr>
    <w:sdtEndPr/>
    <w:sdtContent>
      <w:p w14:paraId="1E356B2A" w14:textId="404020A2" w:rsidR="00612C35" w:rsidRDefault="00612C3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7F85">
          <w:rPr>
            <w:noProof/>
          </w:rPr>
          <w:t>6</w:t>
        </w:r>
        <w:r>
          <w:fldChar w:fldCharType="end"/>
        </w:r>
      </w:p>
    </w:sdtContent>
  </w:sdt>
  <w:p w14:paraId="2E7FF622" w14:textId="77777777" w:rsidR="00612C35" w:rsidRDefault="00612C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C9DCA4" w14:textId="77777777" w:rsidR="00C56330" w:rsidRDefault="00C56330" w:rsidP="00C16ABF">
      <w:pPr>
        <w:spacing w:after="0" w:line="240" w:lineRule="auto"/>
      </w:pPr>
      <w:r>
        <w:separator/>
      </w:r>
    </w:p>
  </w:footnote>
  <w:footnote w:type="continuationSeparator" w:id="0">
    <w:p w14:paraId="53B5D9A2" w14:textId="77777777" w:rsidR="00C56330" w:rsidRDefault="00C56330" w:rsidP="00C16ABF">
      <w:pPr>
        <w:spacing w:after="0" w:line="240" w:lineRule="auto"/>
      </w:pPr>
      <w:r>
        <w:continuationSeparator/>
      </w:r>
    </w:p>
  </w:footnote>
  <w:footnote w:id="1">
    <w:p w14:paraId="67E6028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E676AF"/>
    <w:multiLevelType w:val="hybridMultilevel"/>
    <w:tmpl w:val="23DE5B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F378B1"/>
    <w:multiLevelType w:val="hybridMultilevel"/>
    <w:tmpl w:val="C6E85C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655A3D"/>
    <w:multiLevelType w:val="hybridMultilevel"/>
    <w:tmpl w:val="23DE5B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07F85"/>
    <w:rsid w:val="00015B8F"/>
    <w:rsid w:val="00022ECE"/>
    <w:rsid w:val="00042A51"/>
    <w:rsid w:val="00042D2E"/>
    <w:rsid w:val="00044C82"/>
    <w:rsid w:val="00070ED6"/>
    <w:rsid w:val="000742DC"/>
    <w:rsid w:val="00084C12"/>
    <w:rsid w:val="00092EC5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54C1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570BC"/>
    <w:rsid w:val="001640A7"/>
    <w:rsid w:val="00164FA7"/>
    <w:rsid w:val="00166A03"/>
    <w:rsid w:val="001718A7"/>
    <w:rsid w:val="001737CF"/>
    <w:rsid w:val="00176083"/>
    <w:rsid w:val="00181C79"/>
    <w:rsid w:val="00192F37"/>
    <w:rsid w:val="001A70D2"/>
    <w:rsid w:val="001D5315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5348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1A0C"/>
    <w:rsid w:val="002F4ABE"/>
    <w:rsid w:val="003018BA"/>
    <w:rsid w:val="0030395F"/>
    <w:rsid w:val="00305C92"/>
    <w:rsid w:val="00312A3A"/>
    <w:rsid w:val="003151C5"/>
    <w:rsid w:val="003261D0"/>
    <w:rsid w:val="00332193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13A6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469C"/>
    <w:rsid w:val="005363C4"/>
    <w:rsid w:val="00536BDE"/>
    <w:rsid w:val="00543ACC"/>
    <w:rsid w:val="0056696D"/>
    <w:rsid w:val="00581D58"/>
    <w:rsid w:val="0059484D"/>
    <w:rsid w:val="005A0855"/>
    <w:rsid w:val="005A133C"/>
    <w:rsid w:val="005A3196"/>
    <w:rsid w:val="005C080F"/>
    <w:rsid w:val="005C55E5"/>
    <w:rsid w:val="005C696A"/>
    <w:rsid w:val="005D3081"/>
    <w:rsid w:val="005E6E85"/>
    <w:rsid w:val="005F31D2"/>
    <w:rsid w:val="0061029B"/>
    <w:rsid w:val="006123F6"/>
    <w:rsid w:val="00612C35"/>
    <w:rsid w:val="00616697"/>
    <w:rsid w:val="00617230"/>
    <w:rsid w:val="00621CE1"/>
    <w:rsid w:val="00627FC9"/>
    <w:rsid w:val="00647FA8"/>
    <w:rsid w:val="00650C5F"/>
    <w:rsid w:val="00654934"/>
    <w:rsid w:val="00657545"/>
    <w:rsid w:val="006620D9"/>
    <w:rsid w:val="00670D61"/>
    <w:rsid w:val="00671958"/>
    <w:rsid w:val="00675843"/>
    <w:rsid w:val="00696477"/>
    <w:rsid w:val="006B56A0"/>
    <w:rsid w:val="006C2903"/>
    <w:rsid w:val="006C7FB3"/>
    <w:rsid w:val="006D050F"/>
    <w:rsid w:val="006D49E8"/>
    <w:rsid w:val="006D6139"/>
    <w:rsid w:val="006E3E74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13EB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77A77"/>
    <w:rsid w:val="00884922"/>
    <w:rsid w:val="00885F64"/>
    <w:rsid w:val="008917F9"/>
    <w:rsid w:val="008A3B3D"/>
    <w:rsid w:val="008A45F7"/>
    <w:rsid w:val="008C0CC0"/>
    <w:rsid w:val="008C19A9"/>
    <w:rsid w:val="008C379D"/>
    <w:rsid w:val="008C5147"/>
    <w:rsid w:val="008C5359"/>
    <w:rsid w:val="008C5363"/>
    <w:rsid w:val="008D3DFB"/>
    <w:rsid w:val="008D7C0B"/>
    <w:rsid w:val="008E64F4"/>
    <w:rsid w:val="008F12C9"/>
    <w:rsid w:val="008F6E29"/>
    <w:rsid w:val="0091103D"/>
    <w:rsid w:val="00916188"/>
    <w:rsid w:val="00923D7D"/>
    <w:rsid w:val="009508DF"/>
    <w:rsid w:val="00950DAC"/>
    <w:rsid w:val="00954A07"/>
    <w:rsid w:val="0096302A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3819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2C9A"/>
    <w:rsid w:val="00BB520A"/>
    <w:rsid w:val="00BD3869"/>
    <w:rsid w:val="00BD66E9"/>
    <w:rsid w:val="00BD6FF4"/>
    <w:rsid w:val="00BF2C41"/>
    <w:rsid w:val="00BF7014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56330"/>
    <w:rsid w:val="00C60095"/>
    <w:rsid w:val="00C61DC5"/>
    <w:rsid w:val="00C67E92"/>
    <w:rsid w:val="00C70A26"/>
    <w:rsid w:val="00C766DF"/>
    <w:rsid w:val="00C914C0"/>
    <w:rsid w:val="00C94B98"/>
    <w:rsid w:val="00CA2B96"/>
    <w:rsid w:val="00CA5089"/>
    <w:rsid w:val="00CA56E5"/>
    <w:rsid w:val="00CD6897"/>
    <w:rsid w:val="00CE5BAC"/>
    <w:rsid w:val="00CF25BE"/>
    <w:rsid w:val="00CF78ED"/>
    <w:rsid w:val="00D00B1B"/>
    <w:rsid w:val="00D02B25"/>
    <w:rsid w:val="00D02EBA"/>
    <w:rsid w:val="00D1099D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73B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173F"/>
    <w:rsid w:val="00EC4899"/>
    <w:rsid w:val="00ED03AB"/>
    <w:rsid w:val="00ED32D2"/>
    <w:rsid w:val="00EE32DE"/>
    <w:rsid w:val="00EE5457"/>
    <w:rsid w:val="00F070AB"/>
    <w:rsid w:val="00F17567"/>
    <w:rsid w:val="00F27A7B"/>
    <w:rsid w:val="00F31315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878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886A3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61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61D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61D0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61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61D0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5D779364921343B0EFED67DAF85B8F" ma:contentTypeVersion="4" ma:contentTypeDescription="Create a new document." ma:contentTypeScope="" ma:versionID="8ff091e41e0ad5a51771610848f23aaf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46fb3260325176dfbab62d5ec1371ac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E631C-7B26-4ACB-88B1-1DFB8FB6DD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054958-1F4C-46B7-B3EB-8A936FECF6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888FC0-B29B-428A-9FD1-53CD51C11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73</TotalTime>
  <Pages>1</Pages>
  <Words>1397</Words>
  <Characters>8387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21</cp:revision>
  <cp:lastPrinted>2019-02-06T12:12:00Z</cp:lastPrinted>
  <dcterms:created xsi:type="dcterms:W3CDTF">2020-10-27T09:55:00Z</dcterms:created>
  <dcterms:modified xsi:type="dcterms:W3CDTF">2022-11-16T09:09:00Z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